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5D4EB1" w14:textId="2C3BBE4E" w:rsidR="00D04631" w:rsidRDefault="009E44FA" w:rsidP="0024579D">
      <w:pPr>
        <w:pStyle w:val="1MCBodyText"/>
        <w:rPr>
          <w:noProof/>
        </w:rPr>
      </w:pPr>
      <w:r>
        <w:rPr>
          <w:noProof/>
        </w:rPr>
        <w:drawing>
          <wp:anchor distT="0" distB="0" distL="114300" distR="114300" simplePos="0" relativeHeight="251658752" behindDoc="0" locked="0" layoutInCell="1" allowOverlap="1" wp14:anchorId="13A3E015" wp14:editId="6324298B">
            <wp:simplePos x="0" y="0"/>
            <wp:positionH relativeFrom="page">
              <wp:posOffset>-155575</wp:posOffset>
            </wp:positionH>
            <wp:positionV relativeFrom="paragraph">
              <wp:posOffset>-467465</wp:posOffset>
            </wp:positionV>
            <wp:extent cx="7928455" cy="10260354"/>
            <wp:effectExtent l="0" t="0" r="0" b="7620"/>
            <wp:wrapNone/>
            <wp:docPr id="28" name="c6e4fdb9-5dfb-4c8d-b172-cfb4906e61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28455" cy="102603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807D83" w14:textId="354B7E5E" w:rsidR="001219BC" w:rsidRDefault="001219BC" w:rsidP="0024579D">
      <w:pPr>
        <w:pStyle w:val="1MCBodyText"/>
        <w:rPr>
          <w:noProof/>
        </w:rPr>
      </w:pPr>
    </w:p>
    <w:p w14:paraId="2BFC8870" w14:textId="492E5D65" w:rsidR="007342BD" w:rsidRPr="0024579D" w:rsidRDefault="006A1BAA" w:rsidP="0024579D">
      <w:pPr>
        <w:pStyle w:val="1MCBodyText"/>
      </w:pPr>
      <w:r>
        <w:fldChar w:fldCharType="begin"/>
      </w:r>
      <w:r>
        <w:instrText xml:space="preserve">  </w:instrText>
      </w:r>
      <w:r>
        <w:fldChar w:fldCharType="end"/>
      </w:r>
    </w:p>
    <w:p w14:paraId="120B06C9" w14:textId="206E865D" w:rsidR="007342BD" w:rsidRPr="0024579D" w:rsidRDefault="007342BD" w:rsidP="0024579D">
      <w:pPr>
        <w:pStyle w:val="1MCBodyText"/>
      </w:pPr>
    </w:p>
    <w:p w14:paraId="4C0FF52E" w14:textId="66AEF14E" w:rsidR="007342BD" w:rsidRPr="0024579D" w:rsidRDefault="007342BD" w:rsidP="0024579D">
      <w:pPr>
        <w:pStyle w:val="1MCBodyText"/>
      </w:pPr>
    </w:p>
    <w:p w14:paraId="1B3DCD57" w14:textId="171CD760" w:rsidR="007342BD" w:rsidRPr="0024579D" w:rsidRDefault="009E44FA" w:rsidP="0024579D">
      <w:pPr>
        <w:pStyle w:val="1MCBodyText"/>
      </w:pPr>
      <w:r>
        <w:rPr>
          <w:noProof/>
        </w:rPr>
        <mc:AlternateContent>
          <mc:Choice Requires="wps">
            <w:drawing>
              <wp:anchor distT="45720" distB="45720" distL="114300" distR="114300" simplePos="0" relativeHeight="251659776" behindDoc="0" locked="0" layoutInCell="1" allowOverlap="1" wp14:anchorId="63A3B43C" wp14:editId="694B5BFA">
                <wp:simplePos x="0" y="0"/>
                <wp:positionH relativeFrom="margin">
                  <wp:posOffset>-80010</wp:posOffset>
                </wp:positionH>
                <wp:positionV relativeFrom="paragraph">
                  <wp:posOffset>170710</wp:posOffset>
                </wp:positionV>
                <wp:extent cx="7132320" cy="842645"/>
                <wp:effectExtent l="0" t="0" r="0" b="0"/>
                <wp:wrapNone/>
                <wp:docPr id="22" name="f5bb5d1c-2969-4392-b4db-8fea5e81994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2320" cy="842645"/>
                        </a:xfrm>
                        <a:prstGeom prst="rect">
                          <a:avLst/>
                        </a:prstGeom>
                        <a:noFill/>
                        <a:ln w="9525">
                          <a:noFill/>
                          <a:miter lim="800000"/>
                          <a:headEnd/>
                          <a:tailEnd/>
                        </a:ln>
                      </wps:spPr>
                      <wps:txbx>
                        <w:txbxContent>
                          <w:p w14:paraId="295EE71E" w14:textId="2E6F961A" w:rsidR="00144820" w:rsidRPr="009E44FA" w:rsidRDefault="00144820" w:rsidP="009E44FA">
                            <w:pPr>
                              <w:pStyle w:val="2020CoverPageSub"/>
                              <w:rPr>
                                <w:b w:val="0"/>
                                <w:bCs w:val="0"/>
                                <w:sz w:val="31"/>
                                <w:szCs w:val="31"/>
                              </w:rPr>
                            </w:pPr>
                            <w:r w:rsidRPr="00144820">
                              <w:rPr>
                                <w:b w:val="0"/>
                                <w:bCs w:val="0"/>
                                <w:sz w:val="31"/>
                                <w:szCs w:val="31"/>
                              </w:rPr>
                              <w:t xml:space="preserve">prepared for: </w:t>
                            </w:r>
                            <w:r>
                              <w:rPr>
                                <w:b w:val="0"/>
                                <w:bCs w:val="0"/>
                                <w:sz w:val="31"/>
                                <w:szCs w:val="31"/>
                              </w:rPr>
                              <w:t>Cherokee Garden Condominium Homes</w:t>
                            </w:r>
                            <w:r w:rsidR="00B10316">
                              <w:rPr>
                                <w:b w:val="0"/>
                                <w:bCs w:val="0"/>
                                <w:sz w:val="31"/>
                                <w:szCs w:val="31"/>
                              </w:rPr>
                              <w:t>,</w:t>
                            </w:r>
                            <w:r>
                              <w:rPr>
                                <w:b w:val="0"/>
                                <w:bCs w:val="0"/>
                                <w:sz w:val="31"/>
                                <w:szCs w:val="31"/>
                              </w:rPr>
                              <w:t xml:space="preserve"> Inc</w:t>
                            </w:r>
                            <w:r w:rsidR="00B10316">
                              <w:rPr>
                                <w:b w:val="0"/>
                                <w:bCs w:val="0"/>
                                <w:sz w:val="31"/>
                                <w:szCs w:val="31"/>
                              </w:rPr>
                              <w:t>.</w:t>
                            </w:r>
                            <w:r w:rsidRPr="00144820">
                              <w:rPr>
                                <w:b w:val="0"/>
                                <w:bCs w:val="0"/>
                                <w:sz w:val="31"/>
                                <w:szCs w:val="3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A3B43C" id="_x0000_t202" coordsize="21600,21600" o:spt="202" path="m,l,21600r21600,l21600,xe">
                <v:stroke joinstyle="miter"/>
                <v:path gradientshapeok="t" o:connecttype="rect"/>
              </v:shapetype>
              <v:shape id="f5bb5d1c-2969-4392-b4db-8fea5e81994e" o:spid="_x0000_s1026" type="#_x0000_t202" style="position:absolute;margin-left:-6.3pt;margin-top:13.45pt;width:561.6pt;height:66.35pt;z-index:251659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" filled="f" stroked="f">
                <v:textbox>
                  <w:txbxContent>
                    <w:p w14:paraId="295EE71E" w14:textId="2E6F961A" w:rsidR="00144820" w:rsidRPr="009E44FA" w:rsidRDefault="00144820" w:rsidP="009E44FA">
                      <w:pPr>
                        <w:pStyle w:val="2020CoverPageSub"/>
                        <w:rPr>
                          <w:b w:val="0"/>
                          <w:bCs w:val="0"/>
                          <w:sz w:val="31"/>
                          <w:szCs w:val="31"/>
                        </w:rPr>
                      </w:pPr>
                      <w:r w:rsidRPr="00144820">
                        <w:rPr>
                          <w:b w:val="0"/>
                          <w:bCs w:val="0"/>
                          <w:sz w:val="31"/>
                          <w:szCs w:val="31"/>
                        </w:rPr>
                        <w:t xml:space="preserve">prepared for: </w:t>
                      </w:r>
                      <w:r>
                        <w:rPr>
                          <w:b w:val="0"/>
                          <w:bCs w:val="0"/>
                          <w:sz w:val="31"/>
                          <w:szCs w:val="31"/>
                        </w:rPr>
                        <w:t>Cherokee Garden Condominium Homes</w:t>
                      </w:r>
                      <w:r w:rsidR="00B10316">
                        <w:rPr>
                          <w:b w:val="0"/>
                          <w:bCs w:val="0"/>
                          <w:sz w:val="31"/>
                          <w:szCs w:val="31"/>
                        </w:rPr>
                        <w:t>,</w:t>
                      </w:r>
                      <w:r>
                        <w:rPr>
                          <w:b w:val="0"/>
                          <w:bCs w:val="0"/>
                          <w:sz w:val="31"/>
                          <w:szCs w:val="31"/>
                        </w:rPr>
                        <w:t xml:space="preserve"> Inc</w:t>
                      </w:r>
                      <w:r w:rsidR="00B10316">
                        <w:rPr>
                          <w:b w:val="0"/>
                          <w:bCs w:val="0"/>
                          <w:sz w:val="31"/>
                          <w:szCs w:val="31"/>
                        </w:rPr>
                        <w:t>.</w:t>
                      </w:r>
                      <w:r w:rsidRPr="00144820">
                        <w:rPr>
                          <w:b w:val="0"/>
                          <w:bCs w:val="0"/>
                          <w:sz w:val="31"/>
                          <w:szCs w:val="31"/>
                        </w:rPr>
                        <w:t xml:space="preserve"> </w:t>
                      </w:r>
                    </w:p>
                  </w:txbxContent>
                </v:textbox>
                <w10:wrap anchorx="margin"/>
              </v:shape>
            </w:pict>
          </mc:Fallback>
        </mc:AlternateContent>
      </w:r>
    </w:p>
    <w:p w14:paraId="3D8A2777" w14:textId="5939BD37" w:rsidR="007342BD" w:rsidRDefault="007342BD" w:rsidP="00ED1140">
      <w:pPr>
        <w:pStyle w:val="1MCBodyText"/>
      </w:pPr>
    </w:p>
    <w:p w14:paraId="7818C6A9" w14:textId="7A23BCAB" w:rsidR="007342BD" w:rsidRDefault="007342BD" w:rsidP="00ED1140">
      <w:pPr>
        <w:pStyle w:val="1MCBodyText"/>
      </w:pPr>
    </w:p>
    <w:p w14:paraId="698A37B4" w14:textId="38C71DF2" w:rsidR="007342BD" w:rsidRDefault="007342BD" w:rsidP="00ED1140">
      <w:pPr>
        <w:pStyle w:val="1MCBodyText"/>
        <w:rPr>
          <w:iCs/>
        </w:rPr>
      </w:pPr>
    </w:p>
    <w:p w14:paraId="7687ED66" w14:textId="2265CF51" w:rsidR="007342BD" w:rsidRDefault="007342BD" w:rsidP="00ED1140">
      <w:pPr>
        <w:pStyle w:val="1MCBodyText"/>
      </w:pPr>
    </w:p>
    <w:p w14:paraId="57AB494E" w14:textId="139283C3" w:rsidR="007342BD" w:rsidRDefault="007342BD" w:rsidP="00ED1140">
      <w:pPr>
        <w:pStyle w:val="1MCBodyText"/>
      </w:pPr>
    </w:p>
    <w:p w14:paraId="61281ADD" w14:textId="4AB656CD" w:rsidR="007342BD" w:rsidRDefault="007342BD" w:rsidP="00ED1140">
      <w:pPr>
        <w:pStyle w:val="1MCBodyText"/>
      </w:pPr>
    </w:p>
    <w:p w14:paraId="24563732" w14:textId="3242A84B" w:rsidR="0010777C" w:rsidRDefault="00503A9C" w:rsidP="00ED1140">
      <w:pPr>
        <w:pStyle w:val="1MCBodyText"/>
      </w:pPr>
      <w:r>
        <w:rPr>
          <w:noProof/>
        </w:rPr>
        <mc:AlternateContent>
          <mc:Choice Requires="wps">
            <w:drawing>
              <wp:anchor distT="45720" distB="45720" distL="114300" distR="114300" simplePos="0" relativeHeight="251664896" behindDoc="0" locked="0" layoutInCell="1" allowOverlap="1" wp14:anchorId="402D2F5A" wp14:editId="3E8A9E43">
                <wp:simplePos x="0" y="0"/>
                <wp:positionH relativeFrom="margin">
                  <wp:posOffset>4338084</wp:posOffset>
                </wp:positionH>
                <wp:positionV relativeFrom="margin">
                  <wp:posOffset>8814391</wp:posOffset>
                </wp:positionV>
                <wp:extent cx="2743200" cy="356235"/>
                <wp:effectExtent l="0" t="0" r="0" b="5715"/>
                <wp:wrapNone/>
                <wp:docPr id="23" name="835ae289-e74b-4913-95d3-26a8fb9823f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56235"/>
                        </a:xfrm>
                        <a:prstGeom prst="rect">
                          <a:avLst/>
                        </a:prstGeom>
                        <a:noFill/>
                        <a:ln w="9525">
                          <a:noFill/>
                          <a:miter lim="800000"/>
                          <a:headEnd/>
                          <a:tailEnd/>
                        </a:ln>
                      </wps:spPr>
                      <wps:txbx>
                        <w:txbxContent>
                          <w:p w14:paraId="2C9ECF92" w14:textId="467227AC" w:rsidR="00D9105E" w:rsidRDefault="00D9105E" w:rsidP="00D9105E">
                            <w:pPr>
                              <w:pStyle w:val="BalloonText"/>
                              <w:jc w:val="right"/>
                              <w:rPr>
                                <w:rFonts w:ascii="Calibri" w:hAnsi="Calibri" w:cs="Times New Roman"/>
                                <w:color w:val="404040"/>
                                <w:kern w:val="24"/>
                                <w:sz w:val="26"/>
                                <w:szCs w:val="26"/>
                              </w:rPr>
                            </w:pPr>
                            <w:r>
                              <w:rPr>
                                <w:rFonts w:ascii="Calibri" w:hAnsi="Calibri" w:cs="Times New Roman"/>
                                <w:color w:val="404040"/>
                                <w:kern w:val="24"/>
                                <w:sz w:val="26"/>
                                <w:szCs w:val="26"/>
                              </w:rPr>
                              <w:t>mcclone.com | 800.236.1034</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02D2F5A" id="835ae289-e74b-4913-95d3-26a8fb9823f5" o:spid="_x0000_s1027" type="#_x0000_t202" style="position:absolute;margin-left:341.6pt;margin-top:694.05pt;width:3in;height:28.05pt;z-index:251664896;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margin;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" filled="f" stroked="f">
                <v:textbox>
                  <w:txbxContent>
                    <w:p w14:paraId="2C9ECF92" w14:textId="467227AC" w:rsidR="00D9105E" w:rsidRDefault="00D9105E" w:rsidP="00D9105E">
                      <w:pPr>
                        <w:pStyle w:val="BalloonText"/>
                        <w:jc w:val="right"/>
                        <w:rPr>
                          <w:rFonts w:ascii="Calibri" w:hAnsi="Calibri" w:cs="Times New Roman"/>
                          <w:color w:val="404040"/>
                          <w:kern w:val="24"/>
                          <w:sz w:val="26"/>
                          <w:szCs w:val="26"/>
                        </w:rPr>
                      </w:pPr>
                      <w:r>
                        <w:rPr>
                          <w:rFonts w:ascii="Calibri" w:hAnsi="Calibri" w:cs="Times New Roman"/>
                          <w:color w:val="404040"/>
                          <w:kern w:val="24"/>
                          <w:sz w:val="26"/>
                          <w:szCs w:val="26"/>
                        </w:rPr>
                        <w:t>mcclone.com | 800.236.1034</w:t>
                      </w:r>
                    </w:p>
                  </w:txbxContent>
                </v:textbox>
                <w10:wrap anchorx="margin" anchory="margin"/>
              </v:shape>
            </w:pict>
          </mc:Fallback>
        </mc:AlternateContent>
      </w:r>
    </w:p>
    <w:p w14:paraId="2B6BBA74" w14:textId="5EDCC4D6" w:rsidR="0010777C" w:rsidRDefault="0010777C" w:rsidP="00ED1140">
      <w:pPr>
        <w:pStyle w:val="1MCBodyText"/>
      </w:pPr>
    </w:p>
    <w:p w14:paraId="567837A2" w14:textId="6B08AA17" w:rsidR="0010777C" w:rsidRDefault="002A21A6" w:rsidP="002A21A6">
      <w:pPr>
        <w:pStyle w:val="1MCBodyText"/>
        <w:tabs>
          <w:tab w:val="left" w:pos="2560"/>
        </w:tabs>
      </w:pPr>
      <w:r>
        <w:tab/>
      </w:r>
    </w:p>
    <w:p w14:paraId="28EC20C4" w14:textId="05B1D29A" w:rsidR="0010777C" w:rsidRDefault="0010777C" w:rsidP="00ED1140">
      <w:pPr>
        <w:pStyle w:val="1MCBodyText"/>
      </w:pPr>
    </w:p>
    <w:p w14:paraId="11E917CB" w14:textId="364282EA" w:rsidR="0010777C" w:rsidRDefault="0010777C" w:rsidP="00ED1140">
      <w:pPr>
        <w:pStyle w:val="1MCBodyText"/>
      </w:pPr>
    </w:p>
    <w:p w14:paraId="30A51F61" w14:textId="49B193F2" w:rsidR="0010777C" w:rsidRDefault="0010777C" w:rsidP="00ED1140">
      <w:pPr>
        <w:pStyle w:val="1MCBodyText"/>
      </w:pPr>
    </w:p>
    <w:p w14:paraId="3C857E3C" w14:textId="68489D09" w:rsidR="0010777C" w:rsidRDefault="0010777C" w:rsidP="00ED1140">
      <w:pPr>
        <w:pStyle w:val="1MCBodyText"/>
      </w:pPr>
    </w:p>
    <w:p w14:paraId="44BD48EC" w14:textId="2CA359BB" w:rsidR="0010777C" w:rsidRDefault="0010777C" w:rsidP="00ED1140">
      <w:pPr>
        <w:pStyle w:val="1MCBodyText"/>
      </w:pPr>
    </w:p>
    <w:p w14:paraId="11B6262A" w14:textId="13E2DAD3" w:rsidR="0010777C" w:rsidRDefault="0010777C" w:rsidP="00ED1140">
      <w:pPr>
        <w:pStyle w:val="1MCBodyText"/>
      </w:pPr>
    </w:p>
    <w:p w14:paraId="00F181A9" w14:textId="62C70745" w:rsidR="0010777C" w:rsidRDefault="0010777C" w:rsidP="00ED1140">
      <w:pPr>
        <w:pStyle w:val="1MCBodyText"/>
      </w:pPr>
    </w:p>
    <w:p w14:paraId="648D0164" w14:textId="107B4D05" w:rsidR="0010777C" w:rsidRDefault="0010777C" w:rsidP="00ED1140">
      <w:pPr>
        <w:pStyle w:val="1MCBodyText"/>
      </w:pPr>
    </w:p>
    <w:p w14:paraId="65467DAC" w14:textId="5C502CEA" w:rsidR="0010777C" w:rsidRDefault="0010777C" w:rsidP="00ED1140">
      <w:pPr>
        <w:pStyle w:val="1MCBodyText"/>
      </w:pPr>
    </w:p>
    <w:p w14:paraId="0AD7E966" w14:textId="1821A01C" w:rsidR="0010777C" w:rsidRDefault="0010777C" w:rsidP="00ED1140">
      <w:pPr>
        <w:pStyle w:val="1MCBodyText"/>
      </w:pPr>
    </w:p>
    <w:p w14:paraId="5D081289" w14:textId="6E39E5A4" w:rsidR="0010777C" w:rsidRDefault="0010777C" w:rsidP="00ED1140">
      <w:pPr>
        <w:pStyle w:val="1MCBodyText"/>
      </w:pPr>
    </w:p>
    <w:p w14:paraId="5975AF67" w14:textId="3A1C9707" w:rsidR="0010777C" w:rsidRDefault="0010777C" w:rsidP="00ED1140">
      <w:pPr>
        <w:pStyle w:val="1MCBodyText"/>
      </w:pPr>
    </w:p>
    <w:p w14:paraId="59F768B0" w14:textId="59AE617D" w:rsidR="0010777C" w:rsidRDefault="0010777C" w:rsidP="00ED1140">
      <w:pPr>
        <w:pStyle w:val="1MCBodyText"/>
      </w:pPr>
    </w:p>
    <w:p w14:paraId="2F619006" w14:textId="4BEAE869" w:rsidR="0010777C" w:rsidRDefault="0010777C" w:rsidP="00ED1140">
      <w:pPr>
        <w:pStyle w:val="1MCBodyText"/>
      </w:pPr>
    </w:p>
    <w:p w14:paraId="23FAC70D" w14:textId="4A35CE69" w:rsidR="0010777C" w:rsidRDefault="0010777C" w:rsidP="00ED1140">
      <w:pPr>
        <w:pStyle w:val="1MCBodyText"/>
      </w:pPr>
    </w:p>
    <w:p w14:paraId="7D59FAFA" w14:textId="1AD9561E" w:rsidR="0010777C" w:rsidRDefault="0010777C" w:rsidP="00ED1140">
      <w:pPr>
        <w:pStyle w:val="1MCBodyText"/>
      </w:pPr>
    </w:p>
    <w:p w14:paraId="56DA38A8" w14:textId="11C432DB" w:rsidR="0010777C" w:rsidRDefault="0010777C" w:rsidP="00ED1140">
      <w:pPr>
        <w:pStyle w:val="1MCBodyText"/>
      </w:pPr>
    </w:p>
    <w:p w14:paraId="320EDCFF" w14:textId="1A2DD2FD" w:rsidR="0010777C" w:rsidRDefault="0010777C" w:rsidP="00ED1140">
      <w:pPr>
        <w:pStyle w:val="1MCBodyText"/>
      </w:pPr>
    </w:p>
    <w:p w14:paraId="76E416E0" w14:textId="1CA739B0" w:rsidR="0010777C" w:rsidRDefault="0010777C" w:rsidP="00ED1140">
      <w:pPr>
        <w:pStyle w:val="1MCBodyText"/>
      </w:pPr>
    </w:p>
    <w:p w14:paraId="09910D6A" w14:textId="2130B1A4" w:rsidR="0010777C" w:rsidRDefault="0010777C" w:rsidP="00ED1140">
      <w:pPr>
        <w:pStyle w:val="1MCBodyText"/>
      </w:pPr>
    </w:p>
    <w:p w14:paraId="0222E936" w14:textId="79751181" w:rsidR="0010777C" w:rsidRDefault="0010777C" w:rsidP="00ED1140">
      <w:pPr>
        <w:pStyle w:val="1MCBodyText"/>
      </w:pPr>
    </w:p>
    <w:p w14:paraId="50AA0BDA" w14:textId="1D1BE615" w:rsidR="0010777C" w:rsidRDefault="0010777C" w:rsidP="00ED1140">
      <w:pPr>
        <w:pStyle w:val="1MCBodyText"/>
      </w:pPr>
    </w:p>
    <w:p w14:paraId="517B58FE" w14:textId="02215873" w:rsidR="0010777C" w:rsidRDefault="0010777C" w:rsidP="00ED1140">
      <w:pPr>
        <w:pStyle w:val="1MCBodyText"/>
      </w:pPr>
    </w:p>
    <w:p w14:paraId="3D61411B" w14:textId="312F188F" w:rsidR="0010777C" w:rsidRDefault="0010777C" w:rsidP="00ED1140">
      <w:pPr>
        <w:pStyle w:val="1MCBodyText"/>
      </w:pPr>
    </w:p>
    <w:p w14:paraId="6C3BD308" w14:textId="27C6C8C5" w:rsidR="0010777C" w:rsidRDefault="0010777C" w:rsidP="00ED1140">
      <w:pPr>
        <w:pStyle w:val="1MCBodyText"/>
      </w:pPr>
    </w:p>
    <w:p w14:paraId="1A43DBAF" w14:textId="124F4D02" w:rsidR="0010777C" w:rsidRDefault="002A21A6" w:rsidP="002A21A6">
      <w:pPr>
        <w:pStyle w:val="1MCBodyText"/>
        <w:tabs>
          <w:tab w:val="left" w:pos="7460"/>
        </w:tabs>
      </w:pPr>
      <w:r>
        <w:tab/>
      </w:r>
    </w:p>
    <w:p w14:paraId="41BE1842" w14:textId="1808EA71" w:rsidR="0010777C" w:rsidRDefault="008154FC" w:rsidP="00ED1140">
      <w:pPr>
        <w:pStyle w:val="1MCBodyText"/>
      </w:pPr>
      <w:r>
        <w:rPr>
          <w:noProof/>
        </w:rPr>
        <mc:AlternateContent>
          <mc:Choice Requires="wps">
            <w:drawing>
              <wp:anchor distT="0" distB="0" distL="114300" distR="114300" simplePos="0" relativeHeight="251662848" behindDoc="0" locked="0" layoutInCell="1" allowOverlap="1" wp14:anchorId="3F3271D8" wp14:editId="690DEE89">
                <wp:simplePos x="0" y="0"/>
                <wp:positionH relativeFrom="column">
                  <wp:posOffset>1458595</wp:posOffset>
                </wp:positionH>
                <wp:positionV relativeFrom="page">
                  <wp:posOffset>8420100</wp:posOffset>
                </wp:positionV>
                <wp:extent cx="1752600" cy="1005840"/>
                <wp:effectExtent l="0" t="0" r="0" b="3810"/>
                <wp:wrapNone/>
                <wp:docPr id="24" name="50539fc3-7f66-40c4-a2ef-4859e454f3a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100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D436C" w14:textId="77777777" w:rsidR="00D9105E" w:rsidRPr="008154FC" w:rsidRDefault="00D9105E" w:rsidP="00D9105E">
                            <w:pPr>
                              <w:pStyle w:val="1MCAdobeGaramond"/>
                              <w:rPr>
                                <w:sz w:val="32"/>
                                <w:szCs w:val="32"/>
                              </w:rPr>
                            </w:pPr>
                            <w:r w:rsidRPr="008154FC">
                              <w:rPr>
                                <w:sz w:val="32"/>
                                <w:szCs w:val="32"/>
                              </w:rPr>
                              <w:t>Strategic.</w:t>
                            </w:r>
                          </w:p>
                          <w:p w14:paraId="30A08696" w14:textId="77777777" w:rsidR="00D9105E" w:rsidRPr="008154FC" w:rsidRDefault="00D9105E" w:rsidP="00D9105E">
                            <w:pPr>
                              <w:pStyle w:val="1MCAdobeGaramond"/>
                              <w:rPr>
                                <w:sz w:val="32"/>
                                <w:szCs w:val="32"/>
                              </w:rPr>
                            </w:pPr>
                            <w:r w:rsidRPr="008154FC">
                              <w:rPr>
                                <w:sz w:val="32"/>
                                <w:szCs w:val="32"/>
                              </w:rPr>
                              <w:t>Transparent.</w:t>
                            </w:r>
                          </w:p>
                          <w:p w14:paraId="1958082E" w14:textId="77777777" w:rsidR="00D9105E" w:rsidRPr="008154FC" w:rsidRDefault="00D9105E" w:rsidP="00D9105E">
                            <w:pPr>
                              <w:pStyle w:val="1MCAdobeGaramond"/>
                              <w:rPr>
                                <w:sz w:val="32"/>
                                <w:szCs w:val="32"/>
                              </w:rPr>
                            </w:pPr>
                            <w:r w:rsidRPr="008154FC">
                              <w:rPr>
                                <w:sz w:val="32"/>
                                <w:szCs w:val="32"/>
                              </w:rPr>
                              <w:t>Refreshing.</w:t>
                            </w:r>
                          </w:p>
                        </w:txbxContent>
                      </wps:txbx>
                      <wps:bodyPr rot="0" vertOverflow="clip" horzOverflow="clip"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F3271D8" id="50539fc3-7f66-40c4-a2ef-4859e454f3a2" o:spid="_x0000_s1028" type="#_x0000_t202" style="position:absolute;margin-left:114.85pt;margin-top:663pt;width:138pt;height:79.2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" filled="f" stroked="f">
                <v:textbox>
                  <w:txbxContent>
                    <w:p w14:paraId="6FCD436C" w14:textId="77777777" w:rsidR="00D9105E" w:rsidRPr="008154FC" w:rsidRDefault="00D9105E" w:rsidP="00D9105E">
                      <w:pPr>
                        <w:pStyle w:val="1MCAdobeGaramond"/>
                        <w:rPr>
                          <w:sz w:val="32"/>
                          <w:szCs w:val="32"/>
                        </w:rPr>
                      </w:pPr>
                      <w:r w:rsidRPr="008154FC">
                        <w:rPr>
                          <w:sz w:val="32"/>
                          <w:szCs w:val="32"/>
                        </w:rPr>
                        <w:t>Strategic.</w:t>
                      </w:r>
                    </w:p>
                    <w:p w14:paraId="30A08696" w14:textId="77777777" w:rsidR="00D9105E" w:rsidRPr="008154FC" w:rsidRDefault="00D9105E" w:rsidP="00D9105E">
                      <w:pPr>
                        <w:pStyle w:val="1MCAdobeGaramond"/>
                        <w:rPr>
                          <w:sz w:val="32"/>
                          <w:szCs w:val="32"/>
                        </w:rPr>
                      </w:pPr>
                      <w:r w:rsidRPr="008154FC">
                        <w:rPr>
                          <w:sz w:val="32"/>
                          <w:szCs w:val="32"/>
                        </w:rPr>
                        <w:t>Transparent.</w:t>
                      </w:r>
                    </w:p>
                    <w:p w14:paraId="1958082E" w14:textId="77777777" w:rsidR="00D9105E" w:rsidRPr="008154FC" w:rsidRDefault="00D9105E" w:rsidP="00D9105E">
                      <w:pPr>
                        <w:pStyle w:val="1MCAdobeGaramond"/>
                        <w:rPr>
                          <w:sz w:val="32"/>
                          <w:szCs w:val="32"/>
                        </w:rPr>
                      </w:pPr>
                      <w:r w:rsidRPr="008154FC">
                        <w:rPr>
                          <w:sz w:val="32"/>
                          <w:szCs w:val="32"/>
                        </w:rPr>
                        <w:t>Refreshing.</w:t>
                      </w:r>
                    </w:p>
                  </w:txbxContent>
                </v:textbox>
                <w10:wrap anchory="page"/>
              </v:shape>
            </w:pict>
          </mc:Fallback>
        </mc:AlternateContent>
      </w:r>
      <w:r>
        <w:rPr>
          <w:noProof/>
        </w:rPr>
        <w:drawing>
          <wp:anchor distT="0" distB="0" distL="114300" distR="114300" simplePos="0" relativeHeight="251663872" behindDoc="0" locked="0" layoutInCell="1" allowOverlap="1" wp14:anchorId="5B1A422A" wp14:editId="5776C65F">
            <wp:simplePos x="0" y="0"/>
            <wp:positionH relativeFrom="column">
              <wp:posOffset>-153670</wp:posOffset>
            </wp:positionH>
            <wp:positionV relativeFrom="page">
              <wp:posOffset>8415655</wp:posOffset>
            </wp:positionV>
            <wp:extent cx="1496060" cy="1097280"/>
            <wp:effectExtent l="0" t="0" r="8890" b="7620"/>
            <wp:wrapNone/>
            <wp:docPr id="29" name="1802194b-3fd4-45fb-90e2-87ab262ad9e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McClone Logo" descr="Logo, company nam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b="13045"/>
                    <a:stretch>
                      <a:fillRect/>
                    </a:stretch>
                  </pic:blipFill>
                  <pic:spPr bwMode="auto">
                    <a:xfrm>
                      <a:off x="0" y="0"/>
                      <a:ext cx="1496060" cy="109728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1824" behindDoc="0" locked="0" layoutInCell="1" allowOverlap="1" wp14:anchorId="2F7AEC67" wp14:editId="53E396FB">
                <wp:simplePos x="0" y="0"/>
                <wp:positionH relativeFrom="column">
                  <wp:posOffset>1363345</wp:posOffset>
                </wp:positionH>
                <wp:positionV relativeFrom="page">
                  <wp:posOffset>8378825</wp:posOffset>
                </wp:positionV>
                <wp:extent cx="0" cy="1097280"/>
                <wp:effectExtent l="0" t="0" r="38100" b="26670"/>
                <wp:wrapNone/>
                <wp:docPr id="25" name="ed083f0f-684f-48ae-8392-4bb4261d45b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line">
                          <a:avLst/>
                        </a:prstGeom>
                        <a:noFill/>
                        <a:ln w="12700" algn="ctr">
                          <a:solidFill>
                            <a:srgbClr val="A6A6A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5D8D3B14" id="ed083f0f-684f-48ae-8392-4bb4261d45b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107.35pt,659.75pt" to="107.35pt,7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" strokecolor="#a6a6a6" strokeweight="1pt">
                <w10:wrap anchory="page"/>
              </v:line>
            </w:pict>
          </mc:Fallback>
        </mc:AlternateContent>
      </w:r>
    </w:p>
    <w:p w14:paraId="482B10F6" w14:textId="48B2989D" w:rsidR="00B609A9" w:rsidRPr="00B609A9" w:rsidRDefault="00503A9C" w:rsidP="00B609A9">
      <w:r>
        <w:rPr>
          <w:noProof/>
        </w:rPr>
        <mc:AlternateContent>
          <mc:Choice Requires="wps">
            <w:drawing>
              <wp:anchor distT="0" distB="0" distL="114300" distR="114300" simplePos="0" relativeHeight="251660800" behindDoc="0" locked="0" layoutInCell="1" allowOverlap="1" wp14:anchorId="456A9A1E" wp14:editId="387302EC">
                <wp:simplePos x="0" y="0"/>
                <wp:positionH relativeFrom="page">
                  <wp:posOffset>-1137037</wp:posOffset>
                </wp:positionH>
                <wp:positionV relativeFrom="paragraph">
                  <wp:posOffset>219711</wp:posOffset>
                </wp:positionV>
                <wp:extent cx="11613515" cy="1128782"/>
                <wp:effectExtent l="0" t="0" r="6985" b="0"/>
                <wp:wrapNone/>
                <wp:docPr id="26" name="2e01a4f8-f9c4-4e99-8ea4-4c228863eeeb"/>
                <wp:cNvGraphicFramePr/>
                <a:graphic xmlns:a="http://schemas.openxmlformats.org/drawingml/2006/main">
                  <a:graphicData uri="http://schemas.microsoft.com/office/word/2010/wordprocessingShape">
                    <wps:wsp>
                      <wps:cNvSpPr/>
                      <wps:spPr>
                        <a:xfrm>
                          <a:off x="0" y="0"/>
                          <a:ext cx="11613515" cy="1128782"/>
                        </a:xfrm>
                        <a:prstGeom prst="r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75C62682" id="_x0000_t6" coordsize="21600,21600" o:spt="6" path="m,l,21600r21600,xe">
                <v:stroke joinstyle="miter"/>
                <v:path gradientshapeok="t" o:connecttype="custom" o:connectlocs="0,0;0,10800;0,21600;10800,21600;21600,21600;10800,10800" textboxrect="1800,12600,12600,19800"/>
              </v:shapetype>
              <v:shape id="2e01a4f8-f9c4-4e99-8ea4-4c228863eeeb" o:spid="_x0000_s1026" type="#_x0000_t6" style="position:absolute;margin-left:-89.55pt;margin-top:17.3pt;width:914.45pt;height:88.9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" fillcolor="white [3212]" stroked="f" strokeweight="2pt">
                <w10:wrap anchorx="page"/>
              </v:shape>
            </w:pict>
          </mc:Fallback>
        </mc:AlternateContent>
      </w:r>
    </w:p>
    <w:p w14:paraId="500824DA" w14:textId="32858E58" w:rsidR="00B609A9" w:rsidRPr="00B609A9" w:rsidRDefault="00B609A9" w:rsidP="00B609A9"/>
    <w:p w14:paraId="723C5534" w14:textId="3DE29AAA" w:rsidR="00B609A9" w:rsidRPr="00B609A9" w:rsidRDefault="003E5F48" w:rsidP="00B609A9">
      <w:r>
        <w:rPr>
          <w:noProof/>
        </w:rPr>
        <mc:AlternateContent>
          <mc:Choice Requires="wps">
            <w:drawing>
              <wp:anchor distT="45720" distB="45720" distL="114300" distR="114300" simplePos="0" relativeHeight="251665920" behindDoc="0" locked="0" layoutInCell="1" allowOverlap="1" wp14:anchorId="77E3A414" wp14:editId="552E16B8">
                <wp:simplePos x="0" y="0"/>
                <wp:positionH relativeFrom="margin">
                  <wp:posOffset>4334256</wp:posOffset>
                </wp:positionH>
                <wp:positionV relativeFrom="page">
                  <wp:posOffset>9634118</wp:posOffset>
                </wp:positionV>
                <wp:extent cx="2743200" cy="356235"/>
                <wp:effectExtent l="0" t="0" r="0" b="5715"/>
                <wp:wrapSquare wrapText="bothSides"/>
                <wp:docPr id="27" name="68c29f7f-bb68-4887-bddd-d06d744bf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56235"/>
                        </a:xfrm>
                        <a:prstGeom prst="rect">
                          <a:avLst/>
                        </a:prstGeom>
                        <a:noFill/>
                        <a:ln w="9525">
                          <a:noFill/>
                          <a:miter lim="800000"/>
                          <a:headEnd/>
                          <a:tailEnd/>
                        </a:ln>
                      </wps:spPr>
                      <wps:txbx>
                        <w:txbxContent>
                          <w:p w14:paraId="731A7A97" w14:textId="6442D048" w:rsidR="006335C2" w:rsidRPr="006335C2" w:rsidRDefault="006335C2" w:rsidP="006335C2">
                            <w:pPr>
                              <w:pStyle w:val="BalloonText"/>
                              <w:jc w:val="right"/>
                              <w:rPr>
                                <w:rFonts w:ascii="Calibri" w:hAnsi="Calibri" w:cs="Times New Roman"/>
                                <w:color w:val="404040"/>
                                <w:kern w:val="24"/>
                                <w:sz w:val="22"/>
                                <w:szCs w:val="22"/>
                              </w:rPr>
                            </w:pPr>
                            <w:r w:rsidRPr="006335C2">
                              <w:rPr>
                                <w:rFonts w:ascii="Calibri" w:hAnsi="Calibri" w:cs="Times New Roman"/>
                                <w:color w:val="404040"/>
                                <w:kern w:val="24"/>
                                <w:sz w:val="22"/>
                                <w:szCs w:val="22"/>
                              </w:rPr>
                              <w:fldChar w:fldCharType="begin"/>
                            </w:r>
                            <w:r w:rsidRPr="006335C2">
                              <w:rPr>
                                <w:rFonts w:ascii="Calibri" w:hAnsi="Calibri" w:cs="Times New Roman"/>
                                <w:color w:val="404040"/>
                                <w:kern w:val="24"/>
                                <w:sz w:val="22"/>
                                <w:szCs w:val="22"/>
                              </w:rPr>
                              <w:instrText xml:space="preserve"> DATE \@ "M.d.yyyy" </w:instrText>
                            </w:r>
                            <w:r w:rsidRPr="006335C2">
                              <w:rPr>
                                <w:rFonts w:ascii="Calibri" w:hAnsi="Calibri" w:cs="Times New Roman"/>
                                <w:color w:val="404040"/>
                                <w:kern w:val="24"/>
                                <w:sz w:val="22"/>
                                <w:szCs w:val="22"/>
                              </w:rPr>
                              <w:fldChar w:fldCharType="separate"/>
                            </w:r>
                            <w:r w:rsidR="008179B9">
                              <w:rPr>
                                <w:rFonts w:ascii="Calibri" w:hAnsi="Calibri" w:cs="Times New Roman"/>
                                <w:noProof/>
                                <w:color w:val="404040"/>
                                <w:kern w:val="24"/>
                                <w:sz w:val="22"/>
                                <w:szCs w:val="22"/>
                              </w:rPr>
                              <w:t>2.14.2024</w:t>
                            </w:r>
                            <w:r w:rsidRPr="006335C2">
                              <w:rPr>
                                <w:rFonts w:ascii="Calibri" w:hAnsi="Calibri" w:cs="Times New Roman"/>
                                <w:color w:val="404040"/>
                                <w:kern w:val="24"/>
                                <w:sz w:val="22"/>
                                <w:szCs w:val="22"/>
                              </w:rPr>
                              <w:fldChar w:fldCharType="end"/>
                            </w:r>
                          </w:p>
                        </w:txbxContent>
                      </wps:txbx>
                      <wps:bodyPr rot="0" vertOverflow="clip" horzOverflow="clip"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7E3A414" id="68c29f7f-bb68-4887-bddd-d06d744bf022" o:spid="_x0000_s1029" type="#_x0000_t202" style="position:absolute;margin-left:341.3pt;margin-top:758.6pt;width:3in;height:28.05pt;z-index:251665920;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page;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" filled="f" stroked="f">
                <v:textbox>
                  <w:txbxContent>
                    <w:p w14:paraId="731A7A97" w14:textId="6442D048" w:rsidR="006335C2" w:rsidRPr="006335C2" w:rsidRDefault="006335C2" w:rsidP="006335C2">
                      <w:pPr>
                        <w:pStyle w:val="BalloonText"/>
                        <w:jc w:val="right"/>
                        <w:rPr>
                          <w:rFonts w:ascii="Calibri" w:hAnsi="Calibri" w:cs="Times New Roman"/>
                          <w:color w:val="404040"/>
                          <w:kern w:val="24"/>
                          <w:sz w:val="22"/>
                          <w:szCs w:val="22"/>
                        </w:rPr>
                      </w:pPr>
                      <w:r w:rsidRPr="006335C2">
                        <w:rPr>
                          <w:rFonts w:ascii="Calibri" w:hAnsi="Calibri" w:cs="Times New Roman"/>
                          <w:color w:val="404040"/>
                          <w:kern w:val="24"/>
                          <w:sz w:val="22"/>
                          <w:szCs w:val="22"/>
                        </w:rPr>
                        <w:fldChar w:fldCharType="begin"/>
                      </w:r>
                      <w:r w:rsidRPr="006335C2">
                        <w:rPr>
                          <w:rFonts w:ascii="Calibri" w:hAnsi="Calibri" w:cs="Times New Roman"/>
                          <w:color w:val="404040"/>
                          <w:kern w:val="24"/>
                          <w:sz w:val="22"/>
                          <w:szCs w:val="22"/>
                        </w:rPr>
                        <w:instrText xml:space="preserve"> DATE \@ "M.d.yyyy" </w:instrText>
                      </w:r>
                      <w:r w:rsidRPr="006335C2">
                        <w:rPr>
                          <w:rFonts w:ascii="Calibri" w:hAnsi="Calibri" w:cs="Times New Roman"/>
                          <w:color w:val="404040"/>
                          <w:kern w:val="24"/>
                          <w:sz w:val="22"/>
                          <w:szCs w:val="22"/>
                        </w:rPr>
                        <w:fldChar w:fldCharType="separate"/>
                      </w:r>
                      <w:r w:rsidR="008179B9">
                        <w:rPr>
                          <w:rFonts w:ascii="Calibri" w:hAnsi="Calibri" w:cs="Times New Roman"/>
                          <w:noProof/>
                          <w:color w:val="404040"/>
                          <w:kern w:val="24"/>
                          <w:sz w:val="22"/>
                          <w:szCs w:val="22"/>
                        </w:rPr>
                        <w:t>2.14.2024</w:t>
                      </w:r>
                      <w:r w:rsidRPr="006335C2">
                        <w:rPr>
                          <w:rFonts w:ascii="Calibri" w:hAnsi="Calibri" w:cs="Times New Roman"/>
                          <w:color w:val="404040"/>
                          <w:kern w:val="24"/>
                          <w:sz w:val="22"/>
                          <w:szCs w:val="22"/>
                        </w:rPr>
                        <w:fldChar w:fldCharType="end"/>
                      </w:r>
                    </w:p>
                  </w:txbxContent>
                </v:textbox>
                <w10:wrap type="square" anchorx="margin" anchory="page"/>
              </v:shape>
            </w:pict>
          </mc:Fallback>
        </mc:AlternateContent>
      </w:r>
    </w:p>
    <w:p w14:paraId="2F4A419B" w14:textId="19F59F00" w:rsidR="00B609A9" w:rsidRPr="00B609A9" w:rsidRDefault="00B609A9" w:rsidP="00B609A9"/>
    <w:p w14:paraId="4483EF92" w14:textId="148A96F3" w:rsidR="00B609A9" w:rsidRPr="00B609A9" w:rsidRDefault="00B609A9" w:rsidP="005D4FE6">
      <w:pPr>
        <w:pStyle w:val="2020BodyText"/>
      </w:pPr>
    </w:p>
    <w:p w14:paraId="23CD92C4" w14:textId="20841C4E" w:rsidR="00B609A9" w:rsidRPr="00B609A9" w:rsidRDefault="00B609A9" w:rsidP="005D4FE6">
      <w:pPr>
        <w:pStyle w:val="2020BodyText"/>
      </w:pPr>
    </w:p>
    <w:p w14:paraId="073EB188" w14:textId="0B2D760B" w:rsidR="00B609A9" w:rsidRPr="00B609A9" w:rsidRDefault="00B609A9" w:rsidP="005D4FE6">
      <w:pPr>
        <w:pStyle w:val="2020BodyText"/>
      </w:pPr>
    </w:p>
    <w:p w14:paraId="6A1629FC" w14:textId="6F5585E8" w:rsidR="00B609A9" w:rsidRDefault="00B609A9" w:rsidP="005D4FE6">
      <w:pPr>
        <w:pStyle w:val="2020BodyText"/>
      </w:pPr>
    </w:p>
    <w:p w14:paraId="28855E1E" w14:textId="77777777" w:rsidR="005D4FE6" w:rsidRDefault="00B609A9" w:rsidP="005D4FE6">
      <w:pPr>
        <w:pStyle w:val="2020BodyText"/>
      </w:pPr>
      <w:r>
        <w:tab/>
      </w:r>
    </w:p>
    <w:p w14:paraId="16CEF68D" w14:textId="1555E5B9" w:rsidR="005D4FE6" w:rsidRDefault="005D4FE6" w:rsidP="005D4FE6">
      <w:pPr>
        <w:pStyle w:val="2020BodyText"/>
      </w:pPr>
    </w:p>
    <w:p w14:paraId="45344B6F" w14:textId="0DC446F3" w:rsidR="00503A9C" w:rsidRPr="00B609A9" w:rsidRDefault="00503A9C" w:rsidP="00503A9C">
      <w:pPr>
        <w:pStyle w:val="2020BodyText"/>
        <w:sectPr w:rsidR="00503A9C" w:rsidRPr="00B609A9" w:rsidSect="00B6369A">
          <w:headerReference w:type="even" r:id="rId20"/>
          <w:headerReference w:type="default" r:id="rId21"/>
          <w:footerReference w:type="even" r:id="rId22"/>
          <w:footerReference w:type="default" r:id="rId23"/>
          <w:headerReference w:type="first" r:id="rId24"/>
          <w:footerReference w:type="first" r:id="rId25"/>
          <w:pgSz w:w="12240" w:h="15840" w:code="1"/>
          <w:pgMar w:top="720" w:right="720" w:bottom="720" w:left="720" w:header="0" w:footer="432" w:gutter="0"/>
          <w:cols w:space="720"/>
          <w:titlePg/>
          <w:docGrid w:linePitch="360"/>
        </w:sectPr>
      </w:pPr>
    </w:p>
    <w:p w14:paraId="7707D4CA" w14:textId="29DF7671" w:rsidR="00C2749B" w:rsidRPr="005325F8" w:rsidRDefault="006F179F" w:rsidP="006B1FDA">
      <w:pPr>
        <w:pStyle w:val="2020PageHeader"/>
      </w:pPr>
      <w:bookmarkStart w:id="0" w:name="_Toc337384204"/>
      <w:bookmarkStart w:id="1" w:name="_Toc141093268"/>
      <w:r w:rsidRPr="008300D6">
        <w:rPr>
          <w:rStyle w:val="1MCSubFooterChar"/>
          <w:noProof/>
        </w:rPr>
        <w:lastRenderedPageBreak/>
        <mc:AlternateContent>
          <mc:Choice Requires="wps">
            <w:drawing>
              <wp:anchor distT="45720" distB="45720" distL="114300" distR="114300" simplePos="0" relativeHeight="251650560" behindDoc="0" locked="0" layoutInCell="1" allowOverlap="1" wp14:anchorId="5550CDEE" wp14:editId="430D6FD8">
                <wp:simplePos x="0" y="0"/>
                <wp:positionH relativeFrom="margin">
                  <wp:posOffset>-142504</wp:posOffset>
                </wp:positionH>
                <wp:positionV relativeFrom="page">
                  <wp:posOffset>7291449</wp:posOffset>
                </wp:positionV>
                <wp:extent cx="7124700" cy="923290"/>
                <wp:effectExtent l="0" t="0" r="0" b="0"/>
                <wp:wrapSquare wrapText="bothSides"/>
                <wp:docPr id="44" name="c1e612eb-f2e5-401f-8595-72fac8523e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0" cy="923290"/>
                        </a:xfrm>
                        <a:prstGeom prst="rect">
                          <a:avLst/>
                        </a:prstGeom>
                        <a:solidFill>
                          <a:srgbClr val="FFFFFF"/>
                        </a:solidFill>
                        <a:ln w="9525">
                          <a:noFill/>
                          <a:miter lim="800000"/>
                          <a:headEnd/>
                          <a:tailEnd/>
                        </a:ln>
                        <a:effectLst/>
                      </wps:spPr>
                      <wps:txbx>
                        <w:txbxContent>
                          <w:p w14:paraId="27CCC1D7" w14:textId="77777777" w:rsidR="00F45418" w:rsidRPr="006B1FDA" w:rsidRDefault="006F179F" w:rsidP="006B1FDA">
                            <w:pPr>
                              <w:pStyle w:val="2020BodyText"/>
                              <w:rPr>
                                <w:rStyle w:val="1MCSubFooterChar"/>
                                <w:color w:val="auto"/>
                                <w:szCs w:val="16"/>
                              </w:rPr>
                            </w:pPr>
                            <w:r w:rsidRPr="006B1FDA">
                              <w:rPr>
                                <w:rStyle w:val="1MCSubFooterChar"/>
                                <w:color w:val="auto"/>
                                <w:szCs w:val="16"/>
                              </w:rPr>
                              <w:t>This summary is for information purposes only. Please review policies for coverages, exclusions, and conditions.</w:t>
                            </w:r>
                          </w:p>
                          <w:p w14:paraId="753510D2" w14:textId="77777777" w:rsidR="00F45418" w:rsidRPr="006B1FDA" w:rsidRDefault="00F45418" w:rsidP="006B1FDA">
                            <w:pPr>
                              <w:pStyle w:val="2020BodyText"/>
                              <w:rPr>
                                <w:rFonts w:eastAsia="SimSun"/>
                                <w:sz w:val="18"/>
                                <w:szCs w:val="16"/>
                              </w:rPr>
                            </w:pPr>
                          </w:p>
                          <w:p w14:paraId="0FD33F94" w14:textId="77777777" w:rsidR="00F45418" w:rsidRPr="006B1FDA" w:rsidRDefault="006F179F" w:rsidP="006B1FDA">
                            <w:pPr>
                              <w:pStyle w:val="2020BodyText"/>
                              <w:rPr>
                                <w:rFonts w:ascii="Calibri Light" w:eastAsia="SimSun" w:hAnsi="Calibri Light" w:cs="Calibri Light"/>
                                <w:sz w:val="18"/>
                                <w:szCs w:val="16"/>
                              </w:rPr>
                            </w:pPr>
                            <w:r w:rsidRPr="006B1FDA">
                              <w:rPr>
                                <w:b/>
                                <w:bCs/>
                                <w:sz w:val="18"/>
                                <w:szCs w:val="16"/>
                              </w:rPr>
                              <w:t>Notice of Copyright</w:t>
                            </w:r>
                            <w:r w:rsidRPr="006B1FDA">
                              <w:rPr>
                                <w:sz w:val="18"/>
                                <w:szCs w:val="16"/>
                              </w:rPr>
                              <w:t xml:space="preserve"> </w:t>
                            </w:r>
                            <w:r w:rsidRPr="006B1FDA">
                              <w:rPr>
                                <w:sz w:val="18"/>
                                <w:szCs w:val="16"/>
                              </w:rPr>
                              <w:br/>
                            </w:r>
                            <w:r w:rsidRPr="006B1FDA">
                              <w:rPr>
                                <w:rFonts w:ascii="Calibri Light" w:hAnsi="Calibri Light" w:cs="Calibri Light"/>
                                <w:sz w:val="18"/>
                                <w:szCs w:val="16"/>
                              </w:rPr>
                              <w:t>All Rights reserved. The information contained herein, including attachments, contains proprietary and confidential information. Any distribution of these materials to third parties is strictly prohibited</w:t>
                            </w:r>
                          </w:p>
                          <w:p w14:paraId="363ACAD6" w14:textId="77777777" w:rsidR="00F45418" w:rsidRDefault="00F45418" w:rsidP="006B1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0CDEE" id="c1e612eb-f2e5-401f-8595-72fac8523e79" o:spid="_x0000_s1030" type="#_x0000_t202" style="position:absolute;margin-left:-11.2pt;margin-top:574.15pt;width:561pt;height:72.7pt;z-index:25165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" stroked="f">
                <v:textbox>
                  <w:txbxContent>
                    <w:p w14:paraId="27CCC1D7" w14:textId="77777777" w:rsidR="00F45418" w:rsidRPr="006B1FDA" w:rsidRDefault="006F179F" w:rsidP="006B1FDA">
                      <w:pPr>
                        <w:pStyle w:val="2020BodyText"/>
                        <w:rPr>
                          <w:rStyle w:val="1MCSubFooterChar"/>
                          <w:color w:val="auto"/>
                          <w:szCs w:val="16"/>
                        </w:rPr>
                      </w:pPr>
                      <w:r w:rsidRPr="006B1FDA">
                        <w:rPr>
                          <w:rStyle w:val="1MCSubFooterChar"/>
                          <w:color w:val="auto"/>
                          <w:szCs w:val="16"/>
                        </w:rPr>
                        <w:t>This summary is for information purposes only. Please review policies for coverages, exclusions, and conditions.</w:t>
                      </w:r>
                    </w:p>
                    <w:p w14:paraId="753510D2" w14:textId="77777777" w:rsidR="00F45418" w:rsidRPr="006B1FDA" w:rsidRDefault="00F45418" w:rsidP="006B1FDA">
                      <w:pPr>
                        <w:pStyle w:val="2020BodyText"/>
                        <w:rPr>
                          <w:rFonts w:eastAsia="SimSun"/>
                          <w:sz w:val="18"/>
                          <w:szCs w:val="16"/>
                        </w:rPr>
                      </w:pPr>
                    </w:p>
                    <w:p w14:paraId="0FD33F94" w14:textId="77777777" w:rsidR="00F45418" w:rsidRPr="006B1FDA" w:rsidRDefault="006F179F" w:rsidP="006B1FDA">
                      <w:pPr>
                        <w:pStyle w:val="2020BodyText"/>
                        <w:rPr>
                          <w:rFonts w:ascii="Calibri Light" w:eastAsia="SimSun" w:hAnsi="Calibri Light" w:cs="Calibri Light"/>
                          <w:sz w:val="18"/>
                          <w:szCs w:val="16"/>
                        </w:rPr>
                      </w:pPr>
                      <w:r w:rsidRPr="006B1FDA">
                        <w:rPr>
                          <w:b/>
                          <w:bCs/>
                          <w:sz w:val="18"/>
                          <w:szCs w:val="16"/>
                        </w:rPr>
                        <w:t>Notice of Copyright</w:t>
                      </w:r>
                      <w:r w:rsidRPr="006B1FDA">
                        <w:rPr>
                          <w:sz w:val="18"/>
                          <w:szCs w:val="16"/>
                        </w:rPr>
                        <w:t xml:space="preserve"> </w:t>
                      </w:r>
                      <w:r w:rsidRPr="006B1FDA">
                        <w:rPr>
                          <w:sz w:val="18"/>
                          <w:szCs w:val="16"/>
                        </w:rPr>
                        <w:br/>
                      </w:r>
                      <w:r w:rsidRPr="006B1FDA">
                        <w:rPr>
                          <w:rFonts w:ascii="Calibri Light" w:hAnsi="Calibri Light" w:cs="Calibri Light"/>
                          <w:sz w:val="18"/>
                          <w:szCs w:val="16"/>
                        </w:rPr>
                        <w:t>All Rights reserved. The information contained herein, including attachments, contains proprietary and confidential information. Any distribution of these materials to third parties is strictly prohibited</w:t>
                      </w:r>
                    </w:p>
                    <w:p w14:paraId="363ACAD6" w14:textId="77777777" w:rsidR="00F45418" w:rsidRDefault="00F45418" w:rsidP="006B1FDA"/>
                  </w:txbxContent>
                </v:textbox>
                <w10:wrap type="square" anchorx="margin" anchory="page"/>
              </v:shape>
            </w:pict>
          </mc:Fallback>
        </mc:AlternateContent>
      </w:r>
      <w:r w:rsidRPr="005325F8">
        <w:t>Table of Contents</w:t>
      </w:r>
      <w:bookmarkEnd w:id="0"/>
      <w:bookmarkEnd w:id="1"/>
    </w:p>
    <w:tbl>
      <w:tblPr>
        <w:tblW w:w="10451" w:type="dxa"/>
        <w:tblCellMar>
          <w:left w:w="115" w:type="dxa"/>
          <w:right w:w="115" w:type="dxa"/>
        </w:tblCellMar>
        <w:tblLook w:val="04A0" w:firstRow="1" w:lastRow="0" w:firstColumn="1" w:lastColumn="0" w:noHBand="0" w:noVBand="1"/>
      </w:tblPr>
      <w:tblGrid>
        <w:gridCol w:w="3545"/>
        <w:gridCol w:w="2159"/>
        <w:gridCol w:w="1645"/>
        <w:gridCol w:w="1555"/>
        <w:gridCol w:w="1547"/>
      </w:tblGrid>
      <w:tr w:rsidR="006B1FDA" w:rsidRPr="00D57D37" w14:paraId="2E239E22" w14:textId="77777777" w:rsidTr="006B1FDA">
        <w:trPr>
          <w:trHeight w:val="360"/>
        </w:trPr>
        <w:tc>
          <w:tcPr>
            <w:tcW w:w="1696" w:type="pct"/>
            <w:tcBorders>
              <w:top w:val="single" w:sz="24" w:space="0" w:color="E2A92E"/>
            </w:tcBorders>
            <w:vAlign w:val="center"/>
            <w:hideMark/>
          </w:tcPr>
          <w:p w14:paraId="156791C4" w14:textId="34417E10" w:rsidR="00F45418" w:rsidRPr="00D57D37" w:rsidRDefault="006F179F" w:rsidP="007331CD">
            <w:pPr>
              <w:pStyle w:val="2020BodyText"/>
              <w:rPr>
                <w:sz w:val="12"/>
                <w:szCs w:val="10"/>
              </w:rPr>
            </w:pPr>
            <w:r>
              <w:rPr>
                <w:color w:val="FFFFFF" w:themeColor="background1"/>
              </w:rPr>
              <w:t>..</w:t>
            </w:r>
          </w:p>
        </w:tc>
        <w:tc>
          <w:tcPr>
            <w:tcW w:w="1033" w:type="pct"/>
            <w:vAlign w:val="center"/>
          </w:tcPr>
          <w:p w14:paraId="414FD57C" w14:textId="77777777" w:rsidR="00F45418" w:rsidRPr="00D57D37" w:rsidRDefault="00F45418" w:rsidP="007331CD">
            <w:pPr>
              <w:pStyle w:val="2020BodyText"/>
              <w:rPr>
                <w:sz w:val="12"/>
                <w:szCs w:val="10"/>
              </w:rPr>
            </w:pPr>
          </w:p>
        </w:tc>
        <w:tc>
          <w:tcPr>
            <w:tcW w:w="787" w:type="pct"/>
            <w:vAlign w:val="center"/>
          </w:tcPr>
          <w:p w14:paraId="2EBDC240" w14:textId="77777777" w:rsidR="00F45418" w:rsidRPr="00D57D37" w:rsidRDefault="00F45418" w:rsidP="007331CD">
            <w:pPr>
              <w:pStyle w:val="2020BodyText"/>
              <w:rPr>
                <w:sz w:val="12"/>
                <w:szCs w:val="10"/>
              </w:rPr>
            </w:pPr>
          </w:p>
        </w:tc>
        <w:tc>
          <w:tcPr>
            <w:tcW w:w="744" w:type="pct"/>
            <w:vAlign w:val="center"/>
          </w:tcPr>
          <w:p w14:paraId="40D1E0AD" w14:textId="77777777" w:rsidR="00F45418" w:rsidRPr="00D57D37" w:rsidRDefault="00F45418" w:rsidP="007331CD">
            <w:pPr>
              <w:pStyle w:val="2020BodyText"/>
              <w:rPr>
                <w:sz w:val="12"/>
                <w:szCs w:val="10"/>
              </w:rPr>
            </w:pPr>
          </w:p>
        </w:tc>
        <w:tc>
          <w:tcPr>
            <w:tcW w:w="740" w:type="pct"/>
          </w:tcPr>
          <w:p w14:paraId="4EA51501" w14:textId="77777777" w:rsidR="00F45418" w:rsidRPr="00D57D37" w:rsidRDefault="00F45418" w:rsidP="007331CD">
            <w:pPr>
              <w:pStyle w:val="2020BodyText"/>
              <w:rPr>
                <w:sz w:val="12"/>
                <w:szCs w:val="10"/>
              </w:rPr>
            </w:pPr>
          </w:p>
        </w:tc>
      </w:tr>
    </w:tbl>
    <w:p w14:paraId="288AB1B6" w14:textId="200D20F2" w:rsidR="003262B6" w:rsidRDefault="006F179F">
      <w:pPr>
        <w:pStyle w:val="TOC1"/>
        <w:tabs>
          <w:tab w:val="right" w:leader="dot" w:pos="10790"/>
        </w:tabs>
        <w:rPr>
          <w:rFonts w:eastAsiaTheme="minorEastAsia" w:cstheme="minorBidi"/>
          <w:noProof/>
          <w:kern w:val="2"/>
          <w:szCs w:val="22"/>
          <w14:ligatures w14:val="standardContextual"/>
        </w:rPr>
      </w:pPr>
      <w:r>
        <w:fldChar w:fldCharType="begin"/>
      </w:r>
      <w:r>
        <w:instrText xml:space="preserve"> TOC \h \z \t "2020 Page Header,1" </w:instrText>
      </w:r>
      <w:r>
        <w:fldChar w:fldCharType="separate"/>
      </w:r>
      <w:hyperlink w:anchor="_Toc141093268" w:history="1">
        <w:r w:rsidR="003262B6" w:rsidRPr="00884F34">
          <w:rPr>
            <w:rStyle w:val="Hyperlink"/>
            <w:noProof/>
          </w:rPr>
          <w:t>Table of Contents</w:t>
        </w:r>
        <w:r w:rsidR="003262B6">
          <w:rPr>
            <w:noProof/>
            <w:webHidden/>
          </w:rPr>
          <w:tab/>
        </w:r>
        <w:r w:rsidR="003262B6">
          <w:rPr>
            <w:noProof/>
            <w:webHidden/>
          </w:rPr>
          <w:fldChar w:fldCharType="begin"/>
        </w:r>
        <w:r w:rsidR="003262B6">
          <w:rPr>
            <w:noProof/>
            <w:webHidden/>
          </w:rPr>
          <w:instrText xml:space="preserve"> PAGEREF _Toc141093268 \h </w:instrText>
        </w:r>
        <w:r w:rsidR="003262B6">
          <w:rPr>
            <w:noProof/>
            <w:webHidden/>
          </w:rPr>
        </w:r>
        <w:r w:rsidR="003262B6">
          <w:rPr>
            <w:noProof/>
            <w:webHidden/>
          </w:rPr>
          <w:fldChar w:fldCharType="separate"/>
        </w:r>
        <w:r w:rsidR="003262B6">
          <w:rPr>
            <w:noProof/>
            <w:webHidden/>
          </w:rPr>
          <w:t>2</w:t>
        </w:r>
        <w:r w:rsidR="003262B6">
          <w:rPr>
            <w:noProof/>
            <w:webHidden/>
          </w:rPr>
          <w:fldChar w:fldCharType="end"/>
        </w:r>
      </w:hyperlink>
    </w:p>
    <w:p w14:paraId="6BD06AC8" w14:textId="7D3CF63B" w:rsidR="003262B6" w:rsidRDefault="008179B9">
      <w:pPr>
        <w:pStyle w:val="TOC1"/>
        <w:tabs>
          <w:tab w:val="right" w:leader="dot" w:pos="10790"/>
        </w:tabs>
        <w:rPr>
          <w:rFonts w:eastAsiaTheme="minorEastAsia" w:cstheme="minorBidi"/>
          <w:noProof/>
          <w:kern w:val="2"/>
          <w:szCs w:val="22"/>
          <w14:ligatures w14:val="standardContextual"/>
        </w:rPr>
      </w:pPr>
      <w:hyperlink w:anchor="_Toc141093269" w:history="1">
        <w:r w:rsidR="003262B6" w:rsidRPr="00884F34">
          <w:rPr>
            <w:rStyle w:val="Hyperlink"/>
            <w:noProof/>
          </w:rPr>
          <w:t>Service Team</w:t>
        </w:r>
        <w:r w:rsidR="003262B6">
          <w:rPr>
            <w:noProof/>
            <w:webHidden/>
          </w:rPr>
          <w:tab/>
        </w:r>
        <w:r w:rsidR="003262B6">
          <w:rPr>
            <w:noProof/>
            <w:webHidden/>
          </w:rPr>
          <w:fldChar w:fldCharType="begin"/>
        </w:r>
        <w:r w:rsidR="003262B6">
          <w:rPr>
            <w:noProof/>
            <w:webHidden/>
          </w:rPr>
          <w:instrText xml:space="preserve"> PAGEREF _Toc141093269 \h </w:instrText>
        </w:r>
        <w:r w:rsidR="003262B6">
          <w:rPr>
            <w:noProof/>
            <w:webHidden/>
          </w:rPr>
        </w:r>
        <w:r w:rsidR="003262B6">
          <w:rPr>
            <w:noProof/>
            <w:webHidden/>
          </w:rPr>
          <w:fldChar w:fldCharType="separate"/>
        </w:r>
        <w:r w:rsidR="003262B6">
          <w:rPr>
            <w:noProof/>
            <w:webHidden/>
          </w:rPr>
          <w:t>3</w:t>
        </w:r>
        <w:r w:rsidR="003262B6">
          <w:rPr>
            <w:noProof/>
            <w:webHidden/>
          </w:rPr>
          <w:fldChar w:fldCharType="end"/>
        </w:r>
      </w:hyperlink>
    </w:p>
    <w:p w14:paraId="359D686D" w14:textId="2215C4CA" w:rsidR="003262B6" w:rsidRDefault="008179B9">
      <w:pPr>
        <w:pStyle w:val="TOC1"/>
        <w:tabs>
          <w:tab w:val="right" w:leader="dot" w:pos="10790"/>
        </w:tabs>
        <w:rPr>
          <w:rFonts w:eastAsiaTheme="minorEastAsia" w:cstheme="minorBidi"/>
          <w:noProof/>
          <w:kern w:val="2"/>
          <w:szCs w:val="22"/>
          <w14:ligatures w14:val="standardContextual"/>
        </w:rPr>
      </w:pPr>
      <w:hyperlink w:anchor="_Toc141093270" w:history="1">
        <w:r w:rsidR="003262B6" w:rsidRPr="00884F34">
          <w:rPr>
            <w:rStyle w:val="Hyperlink"/>
            <w:noProof/>
          </w:rPr>
          <w:t>Risk Management Team</w:t>
        </w:r>
        <w:r w:rsidR="003262B6">
          <w:rPr>
            <w:noProof/>
            <w:webHidden/>
          </w:rPr>
          <w:tab/>
        </w:r>
        <w:r w:rsidR="003262B6">
          <w:rPr>
            <w:noProof/>
            <w:webHidden/>
          </w:rPr>
          <w:fldChar w:fldCharType="begin"/>
        </w:r>
        <w:r w:rsidR="003262B6">
          <w:rPr>
            <w:noProof/>
            <w:webHidden/>
          </w:rPr>
          <w:instrText xml:space="preserve"> PAGEREF _Toc141093270 \h </w:instrText>
        </w:r>
        <w:r w:rsidR="003262B6">
          <w:rPr>
            <w:noProof/>
            <w:webHidden/>
          </w:rPr>
        </w:r>
        <w:r w:rsidR="003262B6">
          <w:rPr>
            <w:noProof/>
            <w:webHidden/>
          </w:rPr>
          <w:fldChar w:fldCharType="separate"/>
        </w:r>
        <w:r w:rsidR="003262B6">
          <w:rPr>
            <w:noProof/>
            <w:webHidden/>
          </w:rPr>
          <w:t>3</w:t>
        </w:r>
        <w:r w:rsidR="003262B6">
          <w:rPr>
            <w:noProof/>
            <w:webHidden/>
          </w:rPr>
          <w:fldChar w:fldCharType="end"/>
        </w:r>
      </w:hyperlink>
    </w:p>
    <w:p w14:paraId="72BBFB7B" w14:textId="349090E9" w:rsidR="003262B6" w:rsidRDefault="008179B9">
      <w:pPr>
        <w:pStyle w:val="TOC1"/>
        <w:tabs>
          <w:tab w:val="right" w:leader="dot" w:pos="10790"/>
        </w:tabs>
        <w:rPr>
          <w:rFonts w:eastAsiaTheme="minorEastAsia" w:cstheme="minorBidi"/>
          <w:noProof/>
          <w:kern w:val="2"/>
          <w:szCs w:val="22"/>
          <w14:ligatures w14:val="standardContextual"/>
        </w:rPr>
      </w:pPr>
      <w:hyperlink w:anchor="_Toc141093271" w:history="1">
        <w:r w:rsidR="003262B6" w:rsidRPr="00884F34">
          <w:rPr>
            <w:rStyle w:val="Hyperlink"/>
            <w:noProof/>
          </w:rPr>
          <w:t>Additional Resources</w:t>
        </w:r>
        <w:r w:rsidR="003262B6">
          <w:rPr>
            <w:noProof/>
            <w:webHidden/>
          </w:rPr>
          <w:tab/>
        </w:r>
        <w:r w:rsidR="003262B6">
          <w:rPr>
            <w:noProof/>
            <w:webHidden/>
          </w:rPr>
          <w:fldChar w:fldCharType="begin"/>
        </w:r>
        <w:r w:rsidR="003262B6">
          <w:rPr>
            <w:noProof/>
            <w:webHidden/>
          </w:rPr>
          <w:instrText xml:space="preserve"> PAGEREF _Toc141093271 \h </w:instrText>
        </w:r>
        <w:r w:rsidR="003262B6">
          <w:rPr>
            <w:noProof/>
            <w:webHidden/>
          </w:rPr>
        </w:r>
        <w:r w:rsidR="003262B6">
          <w:rPr>
            <w:noProof/>
            <w:webHidden/>
          </w:rPr>
          <w:fldChar w:fldCharType="separate"/>
        </w:r>
        <w:r w:rsidR="003262B6">
          <w:rPr>
            <w:noProof/>
            <w:webHidden/>
          </w:rPr>
          <w:t>3</w:t>
        </w:r>
        <w:r w:rsidR="003262B6">
          <w:rPr>
            <w:noProof/>
            <w:webHidden/>
          </w:rPr>
          <w:fldChar w:fldCharType="end"/>
        </w:r>
      </w:hyperlink>
    </w:p>
    <w:p w14:paraId="30AB8E61" w14:textId="2A9E6F79" w:rsidR="003262B6" w:rsidRDefault="008179B9">
      <w:pPr>
        <w:pStyle w:val="TOC1"/>
        <w:tabs>
          <w:tab w:val="right" w:leader="dot" w:pos="10790"/>
        </w:tabs>
        <w:rPr>
          <w:rFonts w:eastAsiaTheme="minorEastAsia" w:cstheme="minorBidi"/>
          <w:noProof/>
          <w:kern w:val="2"/>
          <w:szCs w:val="22"/>
          <w14:ligatures w14:val="standardContextual"/>
        </w:rPr>
      </w:pPr>
      <w:hyperlink w:anchor="_Toc141093272" w:history="1">
        <w:r w:rsidR="003262B6" w:rsidRPr="00884F34">
          <w:rPr>
            <w:rStyle w:val="Hyperlink"/>
            <w:noProof/>
          </w:rPr>
          <w:t>Premium Summary</w:t>
        </w:r>
        <w:r w:rsidR="003262B6">
          <w:rPr>
            <w:noProof/>
            <w:webHidden/>
          </w:rPr>
          <w:tab/>
        </w:r>
        <w:r w:rsidR="003262B6">
          <w:rPr>
            <w:noProof/>
            <w:webHidden/>
          </w:rPr>
          <w:fldChar w:fldCharType="begin"/>
        </w:r>
        <w:r w:rsidR="003262B6">
          <w:rPr>
            <w:noProof/>
            <w:webHidden/>
          </w:rPr>
          <w:instrText xml:space="preserve"> PAGEREF _Toc141093272 \h </w:instrText>
        </w:r>
        <w:r w:rsidR="003262B6">
          <w:rPr>
            <w:noProof/>
            <w:webHidden/>
          </w:rPr>
        </w:r>
        <w:r w:rsidR="003262B6">
          <w:rPr>
            <w:noProof/>
            <w:webHidden/>
          </w:rPr>
          <w:fldChar w:fldCharType="separate"/>
        </w:r>
        <w:r w:rsidR="003262B6">
          <w:rPr>
            <w:noProof/>
            <w:webHidden/>
          </w:rPr>
          <w:t>4</w:t>
        </w:r>
        <w:r w:rsidR="003262B6">
          <w:rPr>
            <w:noProof/>
            <w:webHidden/>
          </w:rPr>
          <w:fldChar w:fldCharType="end"/>
        </w:r>
      </w:hyperlink>
    </w:p>
    <w:p w14:paraId="4081D9E8" w14:textId="011CF223" w:rsidR="003262B6" w:rsidRDefault="008179B9">
      <w:pPr>
        <w:pStyle w:val="TOC1"/>
        <w:tabs>
          <w:tab w:val="right" w:leader="dot" w:pos="10790"/>
        </w:tabs>
        <w:rPr>
          <w:rFonts w:eastAsiaTheme="minorEastAsia" w:cstheme="minorBidi"/>
          <w:noProof/>
          <w:kern w:val="2"/>
          <w:szCs w:val="22"/>
          <w14:ligatures w14:val="standardContextual"/>
        </w:rPr>
      </w:pPr>
      <w:hyperlink w:anchor="_Toc141093273" w:history="1">
        <w:r w:rsidR="003262B6" w:rsidRPr="00884F34">
          <w:rPr>
            <w:rStyle w:val="Hyperlink"/>
            <w:noProof/>
          </w:rPr>
          <w:t>Profile</w:t>
        </w:r>
        <w:r w:rsidR="003262B6">
          <w:rPr>
            <w:noProof/>
            <w:webHidden/>
          </w:rPr>
          <w:tab/>
        </w:r>
        <w:r w:rsidR="003262B6">
          <w:rPr>
            <w:noProof/>
            <w:webHidden/>
          </w:rPr>
          <w:fldChar w:fldCharType="begin"/>
        </w:r>
        <w:r w:rsidR="003262B6">
          <w:rPr>
            <w:noProof/>
            <w:webHidden/>
          </w:rPr>
          <w:instrText xml:space="preserve"> PAGEREF _Toc141093273 \h </w:instrText>
        </w:r>
        <w:r w:rsidR="003262B6">
          <w:rPr>
            <w:noProof/>
            <w:webHidden/>
          </w:rPr>
        </w:r>
        <w:r w:rsidR="003262B6">
          <w:rPr>
            <w:noProof/>
            <w:webHidden/>
          </w:rPr>
          <w:fldChar w:fldCharType="separate"/>
        </w:r>
        <w:r w:rsidR="003262B6">
          <w:rPr>
            <w:noProof/>
            <w:webHidden/>
          </w:rPr>
          <w:t>5</w:t>
        </w:r>
        <w:r w:rsidR="003262B6">
          <w:rPr>
            <w:noProof/>
            <w:webHidden/>
          </w:rPr>
          <w:fldChar w:fldCharType="end"/>
        </w:r>
      </w:hyperlink>
    </w:p>
    <w:p w14:paraId="50917BBD" w14:textId="3225B23E" w:rsidR="003262B6" w:rsidRDefault="008179B9">
      <w:pPr>
        <w:pStyle w:val="TOC1"/>
        <w:tabs>
          <w:tab w:val="right" w:leader="dot" w:pos="10790"/>
        </w:tabs>
        <w:rPr>
          <w:rFonts w:eastAsiaTheme="minorEastAsia" w:cstheme="minorBidi"/>
          <w:noProof/>
          <w:kern w:val="2"/>
          <w:szCs w:val="22"/>
          <w14:ligatures w14:val="standardContextual"/>
        </w:rPr>
      </w:pPr>
      <w:hyperlink w:anchor="_Toc141093274" w:history="1">
        <w:r w:rsidR="003262B6" w:rsidRPr="00884F34">
          <w:rPr>
            <w:rStyle w:val="Hyperlink"/>
            <w:noProof/>
          </w:rPr>
          <w:t>Named Insureds &amp; Locations</w:t>
        </w:r>
        <w:r w:rsidR="003262B6">
          <w:rPr>
            <w:noProof/>
            <w:webHidden/>
          </w:rPr>
          <w:tab/>
        </w:r>
        <w:r w:rsidR="003262B6">
          <w:rPr>
            <w:noProof/>
            <w:webHidden/>
          </w:rPr>
          <w:fldChar w:fldCharType="begin"/>
        </w:r>
        <w:r w:rsidR="003262B6">
          <w:rPr>
            <w:noProof/>
            <w:webHidden/>
          </w:rPr>
          <w:instrText xml:space="preserve"> PAGEREF _Toc141093274 \h </w:instrText>
        </w:r>
        <w:r w:rsidR="003262B6">
          <w:rPr>
            <w:noProof/>
            <w:webHidden/>
          </w:rPr>
        </w:r>
        <w:r w:rsidR="003262B6">
          <w:rPr>
            <w:noProof/>
            <w:webHidden/>
          </w:rPr>
          <w:fldChar w:fldCharType="separate"/>
        </w:r>
        <w:r w:rsidR="003262B6">
          <w:rPr>
            <w:noProof/>
            <w:webHidden/>
          </w:rPr>
          <w:t>6</w:t>
        </w:r>
        <w:r w:rsidR="003262B6">
          <w:rPr>
            <w:noProof/>
            <w:webHidden/>
          </w:rPr>
          <w:fldChar w:fldCharType="end"/>
        </w:r>
      </w:hyperlink>
    </w:p>
    <w:p w14:paraId="7844CF0F" w14:textId="1BB381B9" w:rsidR="003262B6" w:rsidRDefault="008179B9">
      <w:pPr>
        <w:pStyle w:val="TOC1"/>
        <w:tabs>
          <w:tab w:val="right" w:leader="dot" w:pos="10790"/>
        </w:tabs>
        <w:rPr>
          <w:rFonts w:eastAsiaTheme="minorEastAsia" w:cstheme="minorBidi"/>
          <w:noProof/>
          <w:kern w:val="2"/>
          <w:szCs w:val="22"/>
          <w14:ligatures w14:val="standardContextual"/>
        </w:rPr>
      </w:pPr>
      <w:hyperlink w:anchor="_Toc141093275" w:history="1">
        <w:r w:rsidR="003262B6" w:rsidRPr="00884F34">
          <w:rPr>
            <w:rStyle w:val="Hyperlink"/>
            <w:noProof/>
          </w:rPr>
          <w:t>Property</w:t>
        </w:r>
        <w:r w:rsidR="003262B6">
          <w:rPr>
            <w:noProof/>
            <w:webHidden/>
          </w:rPr>
          <w:tab/>
        </w:r>
        <w:r w:rsidR="003262B6">
          <w:rPr>
            <w:noProof/>
            <w:webHidden/>
          </w:rPr>
          <w:fldChar w:fldCharType="begin"/>
        </w:r>
        <w:r w:rsidR="003262B6">
          <w:rPr>
            <w:noProof/>
            <w:webHidden/>
          </w:rPr>
          <w:instrText xml:space="preserve"> PAGEREF _Toc141093275 \h </w:instrText>
        </w:r>
        <w:r w:rsidR="003262B6">
          <w:rPr>
            <w:noProof/>
            <w:webHidden/>
          </w:rPr>
        </w:r>
        <w:r w:rsidR="003262B6">
          <w:rPr>
            <w:noProof/>
            <w:webHidden/>
          </w:rPr>
          <w:fldChar w:fldCharType="separate"/>
        </w:r>
        <w:r w:rsidR="003262B6">
          <w:rPr>
            <w:noProof/>
            <w:webHidden/>
          </w:rPr>
          <w:t>9</w:t>
        </w:r>
        <w:r w:rsidR="003262B6">
          <w:rPr>
            <w:noProof/>
            <w:webHidden/>
          </w:rPr>
          <w:fldChar w:fldCharType="end"/>
        </w:r>
      </w:hyperlink>
    </w:p>
    <w:p w14:paraId="02C864A5" w14:textId="77306CE2" w:rsidR="003262B6" w:rsidRDefault="008179B9">
      <w:pPr>
        <w:pStyle w:val="TOC1"/>
        <w:tabs>
          <w:tab w:val="right" w:leader="dot" w:pos="10790"/>
        </w:tabs>
        <w:rPr>
          <w:rFonts w:eastAsiaTheme="minorEastAsia" w:cstheme="minorBidi"/>
          <w:noProof/>
          <w:kern w:val="2"/>
          <w:szCs w:val="22"/>
          <w14:ligatures w14:val="standardContextual"/>
        </w:rPr>
      </w:pPr>
      <w:hyperlink w:anchor="_Toc141093276" w:history="1">
        <w:r w:rsidR="003262B6" w:rsidRPr="00884F34">
          <w:rPr>
            <w:rStyle w:val="Hyperlink"/>
            <w:noProof/>
          </w:rPr>
          <w:t>Crime</w:t>
        </w:r>
        <w:r w:rsidR="003262B6">
          <w:rPr>
            <w:noProof/>
            <w:webHidden/>
          </w:rPr>
          <w:tab/>
        </w:r>
        <w:r w:rsidR="003262B6">
          <w:rPr>
            <w:noProof/>
            <w:webHidden/>
          </w:rPr>
          <w:fldChar w:fldCharType="begin"/>
        </w:r>
        <w:r w:rsidR="003262B6">
          <w:rPr>
            <w:noProof/>
            <w:webHidden/>
          </w:rPr>
          <w:instrText xml:space="preserve"> PAGEREF _Toc141093276 \h </w:instrText>
        </w:r>
        <w:r w:rsidR="003262B6">
          <w:rPr>
            <w:noProof/>
            <w:webHidden/>
          </w:rPr>
        </w:r>
        <w:r w:rsidR="003262B6">
          <w:rPr>
            <w:noProof/>
            <w:webHidden/>
          </w:rPr>
          <w:fldChar w:fldCharType="separate"/>
        </w:r>
        <w:r w:rsidR="003262B6">
          <w:rPr>
            <w:noProof/>
            <w:webHidden/>
          </w:rPr>
          <w:t>15</w:t>
        </w:r>
        <w:r w:rsidR="003262B6">
          <w:rPr>
            <w:noProof/>
            <w:webHidden/>
          </w:rPr>
          <w:fldChar w:fldCharType="end"/>
        </w:r>
      </w:hyperlink>
    </w:p>
    <w:p w14:paraId="5CC9BA86" w14:textId="5647A9FC" w:rsidR="003262B6" w:rsidRDefault="008179B9">
      <w:pPr>
        <w:pStyle w:val="TOC1"/>
        <w:tabs>
          <w:tab w:val="right" w:leader="dot" w:pos="10790"/>
        </w:tabs>
        <w:rPr>
          <w:rFonts w:eastAsiaTheme="minorEastAsia" w:cstheme="minorBidi"/>
          <w:noProof/>
          <w:kern w:val="2"/>
          <w:szCs w:val="22"/>
          <w14:ligatures w14:val="standardContextual"/>
        </w:rPr>
      </w:pPr>
      <w:hyperlink w:anchor="_Toc141093277" w:history="1">
        <w:r w:rsidR="003262B6" w:rsidRPr="00884F34">
          <w:rPr>
            <w:rStyle w:val="Hyperlink"/>
            <w:noProof/>
          </w:rPr>
          <w:t>Inland Marine</w:t>
        </w:r>
        <w:r w:rsidR="003262B6">
          <w:rPr>
            <w:noProof/>
            <w:webHidden/>
          </w:rPr>
          <w:tab/>
        </w:r>
        <w:r w:rsidR="003262B6">
          <w:rPr>
            <w:noProof/>
            <w:webHidden/>
          </w:rPr>
          <w:fldChar w:fldCharType="begin"/>
        </w:r>
        <w:r w:rsidR="003262B6">
          <w:rPr>
            <w:noProof/>
            <w:webHidden/>
          </w:rPr>
          <w:instrText xml:space="preserve"> PAGEREF _Toc141093277 \h </w:instrText>
        </w:r>
        <w:r w:rsidR="003262B6">
          <w:rPr>
            <w:noProof/>
            <w:webHidden/>
          </w:rPr>
        </w:r>
        <w:r w:rsidR="003262B6">
          <w:rPr>
            <w:noProof/>
            <w:webHidden/>
          </w:rPr>
          <w:fldChar w:fldCharType="separate"/>
        </w:r>
        <w:r w:rsidR="003262B6">
          <w:rPr>
            <w:noProof/>
            <w:webHidden/>
          </w:rPr>
          <w:t>16</w:t>
        </w:r>
        <w:r w:rsidR="003262B6">
          <w:rPr>
            <w:noProof/>
            <w:webHidden/>
          </w:rPr>
          <w:fldChar w:fldCharType="end"/>
        </w:r>
      </w:hyperlink>
    </w:p>
    <w:p w14:paraId="42058372" w14:textId="78206E95" w:rsidR="003262B6" w:rsidRDefault="008179B9">
      <w:pPr>
        <w:pStyle w:val="TOC1"/>
        <w:tabs>
          <w:tab w:val="right" w:leader="dot" w:pos="10790"/>
        </w:tabs>
        <w:rPr>
          <w:rFonts w:eastAsiaTheme="minorEastAsia" w:cstheme="minorBidi"/>
          <w:noProof/>
          <w:kern w:val="2"/>
          <w:szCs w:val="22"/>
          <w14:ligatures w14:val="standardContextual"/>
        </w:rPr>
      </w:pPr>
      <w:hyperlink w:anchor="_Toc141093278" w:history="1">
        <w:r w:rsidR="003262B6" w:rsidRPr="00884F34">
          <w:rPr>
            <w:rStyle w:val="Hyperlink"/>
            <w:rFonts w:eastAsia="Calibri"/>
            <w:noProof/>
          </w:rPr>
          <w:t>General Liability</w:t>
        </w:r>
        <w:r w:rsidR="003262B6">
          <w:rPr>
            <w:noProof/>
            <w:webHidden/>
          </w:rPr>
          <w:tab/>
        </w:r>
        <w:r w:rsidR="003262B6">
          <w:rPr>
            <w:noProof/>
            <w:webHidden/>
          </w:rPr>
          <w:fldChar w:fldCharType="begin"/>
        </w:r>
        <w:r w:rsidR="003262B6">
          <w:rPr>
            <w:noProof/>
            <w:webHidden/>
          </w:rPr>
          <w:instrText xml:space="preserve"> PAGEREF _Toc141093278 \h </w:instrText>
        </w:r>
        <w:r w:rsidR="003262B6">
          <w:rPr>
            <w:noProof/>
            <w:webHidden/>
          </w:rPr>
        </w:r>
        <w:r w:rsidR="003262B6">
          <w:rPr>
            <w:noProof/>
            <w:webHidden/>
          </w:rPr>
          <w:fldChar w:fldCharType="separate"/>
        </w:r>
        <w:r w:rsidR="003262B6">
          <w:rPr>
            <w:noProof/>
            <w:webHidden/>
          </w:rPr>
          <w:t>18</w:t>
        </w:r>
        <w:r w:rsidR="003262B6">
          <w:rPr>
            <w:noProof/>
            <w:webHidden/>
          </w:rPr>
          <w:fldChar w:fldCharType="end"/>
        </w:r>
      </w:hyperlink>
    </w:p>
    <w:p w14:paraId="689071F2" w14:textId="2F0E8C25" w:rsidR="003262B6" w:rsidRDefault="008179B9">
      <w:pPr>
        <w:pStyle w:val="TOC1"/>
        <w:tabs>
          <w:tab w:val="right" w:leader="dot" w:pos="10790"/>
        </w:tabs>
        <w:rPr>
          <w:rFonts w:eastAsiaTheme="minorEastAsia" w:cstheme="minorBidi"/>
          <w:noProof/>
          <w:kern w:val="2"/>
          <w:szCs w:val="22"/>
          <w14:ligatures w14:val="standardContextual"/>
        </w:rPr>
      </w:pPr>
      <w:hyperlink w:anchor="_Toc141093279" w:history="1">
        <w:r w:rsidR="003262B6" w:rsidRPr="00884F34">
          <w:rPr>
            <w:rStyle w:val="Hyperlink"/>
            <w:noProof/>
          </w:rPr>
          <w:t>Auto</w:t>
        </w:r>
        <w:r w:rsidR="003262B6">
          <w:rPr>
            <w:noProof/>
            <w:webHidden/>
          </w:rPr>
          <w:tab/>
        </w:r>
        <w:r w:rsidR="003262B6">
          <w:rPr>
            <w:noProof/>
            <w:webHidden/>
          </w:rPr>
          <w:fldChar w:fldCharType="begin"/>
        </w:r>
        <w:r w:rsidR="003262B6">
          <w:rPr>
            <w:noProof/>
            <w:webHidden/>
          </w:rPr>
          <w:instrText xml:space="preserve"> PAGEREF _Toc141093279 \h </w:instrText>
        </w:r>
        <w:r w:rsidR="003262B6">
          <w:rPr>
            <w:noProof/>
            <w:webHidden/>
          </w:rPr>
        </w:r>
        <w:r w:rsidR="003262B6">
          <w:rPr>
            <w:noProof/>
            <w:webHidden/>
          </w:rPr>
          <w:fldChar w:fldCharType="separate"/>
        </w:r>
        <w:r w:rsidR="003262B6">
          <w:rPr>
            <w:noProof/>
            <w:webHidden/>
          </w:rPr>
          <w:t>19</w:t>
        </w:r>
        <w:r w:rsidR="003262B6">
          <w:rPr>
            <w:noProof/>
            <w:webHidden/>
          </w:rPr>
          <w:fldChar w:fldCharType="end"/>
        </w:r>
      </w:hyperlink>
    </w:p>
    <w:p w14:paraId="08704056" w14:textId="6D44925E" w:rsidR="003262B6" w:rsidRDefault="008179B9">
      <w:pPr>
        <w:pStyle w:val="TOC1"/>
        <w:tabs>
          <w:tab w:val="right" w:leader="dot" w:pos="10790"/>
        </w:tabs>
        <w:rPr>
          <w:rFonts w:eastAsiaTheme="minorEastAsia" w:cstheme="minorBidi"/>
          <w:noProof/>
          <w:kern w:val="2"/>
          <w:szCs w:val="22"/>
          <w14:ligatures w14:val="standardContextual"/>
        </w:rPr>
      </w:pPr>
      <w:hyperlink w:anchor="_Toc141093280" w:history="1">
        <w:r w:rsidR="003262B6" w:rsidRPr="00884F34">
          <w:rPr>
            <w:rStyle w:val="Hyperlink"/>
            <w:noProof/>
          </w:rPr>
          <w:t>Workers Compensation &amp; Employers Liability</w:t>
        </w:r>
        <w:r w:rsidR="003262B6">
          <w:rPr>
            <w:noProof/>
            <w:webHidden/>
          </w:rPr>
          <w:tab/>
        </w:r>
        <w:r w:rsidR="003262B6">
          <w:rPr>
            <w:noProof/>
            <w:webHidden/>
          </w:rPr>
          <w:fldChar w:fldCharType="begin"/>
        </w:r>
        <w:r w:rsidR="003262B6">
          <w:rPr>
            <w:noProof/>
            <w:webHidden/>
          </w:rPr>
          <w:instrText xml:space="preserve"> PAGEREF _Toc141093280 \h </w:instrText>
        </w:r>
        <w:r w:rsidR="003262B6">
          <w:rPr>
            <w:noProof/>
            <w:webHidden/>
          </w:rPr>
        </w:r>
        <w:r w:rsidR="003262B6">
          <w:rPr>
            <w:noProof/>
            <w:webHidden/>
          </w:rPr>
          <w:fldChar w:fldCharType="separate"/>
        </w:r>
        <w:r w:rsidR="003262B6">
          <w:rPr>
            <w:noProof/>
            <w:webHidden/>
          </w:rPr>
          <w:t>20</w:t>
        </w:r>
        <w:r w:rsidR="003262B6">
          <w:rPr>
            <w:noProof/>
            <w:webHidden/>
          </w:rPr>
          <w:fldChar w:fldCharType="end"/>
        </w:r>
      </w:hyperlink>
    </w:p>
    <w:p w14:paraId="5560DA8A" w14:textId="6A93DC22" w:rsidR="003262B6" w:rsidRDefault="008179B9">
      <w:pPr>
        <w:pStyle w:val="TOC1"/>
        <w:tabs>
          <w:tab w:val="right" w:leader="dot" w:pos="10790"/>
        </w:tabs>
        <w:rPr>
          <w:rFonts w:eastAsiaTheme="minorEastAsia" w:cstheme="minorBidi"/>
          <w:noProof/>
          <w:kern w:val="2"/>
          <w:szCs w:val="22"/>
          <w14:ligatures w14:val="standardContextual"/>
        </w:rPr>
      </w:pPr>
      <w:hyperlink w:anchor="_Toc141093281" w:history="1">
        <w:r w:rsidR="003262B6" w:rsidRPr="00884F34">
          <w:rPr>
            <w:rStyle w:val="Hyperlink"/>
            <w:noProof/>
          </w:rPr>
          <w:t>Umbrella | Excess Liability</w:t>
        </w:r>
        <w:r w:rsidR="003262B6">
          <w:rPr>
            <w:noProof/>
            <w:webHidden/>
          </w:rPr>
          <w:tab/>
        </w:r>
        <w:r w:rsidR="003262B6">
          <w:rPr>
            <w:noProof/>
            <w:webHidden/>
          </w:rPr>
          <w:fldChar w:fldCharType="begin"/>
        </w:r>
        <w:r w:rsidR="003262B6">
          <w:rPr>
            <w:noProof/>
            <w:webHidden/>
          </w:rPr>
          <w:instrText xml:space="preserve"> PAGEREF _Toc141093281 \h </w:instrText>
        </w:r>
        <w:r w:rsidR="003262B6">
          <w:rPr>
            <w:noProof/>
            <w:webHidden/>
          </w:rPr>
        </w:r>
        <w:r w:rsidR="003262B6">
          <w:rPr>
            <w:noProof/>
            <w:webHidden/>
          </w:rPr>
          <w:fldChar w:fldCharType="separate"/>
        </w:r>
        <w:r w:rsidR="003262B6">
          <w:rPr>
            <w:noProof/>
            <w:webHidden/>
          </w:rPr>
          <w:t>22</w:t>
        </w:r>
        <w:r w:rsidR="003262B6">
          <w:rPr>
            <w:noProof/>
            <w:webHidden/>
          </w:rPr>
          <w:fldChar w:fldCharType="end"/>
        </w:r>
      </w:hyperlink>
    </w:p>
    <w:p w14:paraId="196ECEB3" w14:textId="7FACBBEB" w:rsidR="00F45418" w:rsidRPr="006B1FDA" w:rsidRDefault="006F179F" w:rsidP="006B1FDA">
      <w:pPr>
        <w:pStyle w:val="2020BodyText"/>
        <w:sectPr w:rsidR="00F45418" w:rsidRPr="006B1FDA" w:rsidSect="001B7419">
          <w:pgSz w:w="12240" w:h="15840" w:code="1"/>
          <w:pgMar w:top="720" w:right="720" w:bottom="1440" w:left="720" w:header="720" w:footer="288" w:gutter="0"/>
          <w:cols w:space="720"/>
          <w:docGrid w:linePitch="360"/>
        </w:sectPr>
      </w:pPr>
      <w:r>
        <w:fldChar w:fldCharType="end"/>
      </w:r>
    </w:p>
    <w:p w14:paraId="1E558AE7" w14:textId="41C75DB2" w:rsidR="00F45418" w:rsidRDefault="006F179F" w:rsidP="00411286">
      <w:pPr>
        <w:pStyle w:val="2020PageHeader"/>
      </w:pPr>
      <w:bookmarkStart w:id="2" w:name="_Toc141093269"/>
      <w:r>
        <w:lastRenderedPageBreak/>
        <w:t>Service Team</w:t>
      </w:r>
      <w:bookmarkEnd w:id="2"/>
    </w:p>
    <w:tbl>
      <w:tblPr>
        <w:tblW w:w="10800" w:type="dxa"/>
        <w:tblCellMar>
          <w:left w:w="115" w:type="dxa"/>
          <w:right w:w="115" w:type="dxa"/>
        </w:tblCellMar>
        <w:tblLook w:val="04A0" w:firstRow="1" w:lastRow="0" w:firstColumn="1" w:lastColumn="0" w:noHBand="0" w:noVBand="1"/>
      </w:tblPr>
      <w:tblGrid>
        <w:gridCol w:w="3714"/>
        <w:gridCol w:w="2113"/>
        <w:gridCol w:w="1725"/>
        <w:gridCol w:w="1624"/>
        <w:gridCol w:w="1624"/>
      </w:tblGrid>
      <w:tr w:rsidR="001D4E15" w14:paraId="5FFA918A" w14:textId="77777777" w:rsidTr="003C0213">
        <w:trPr>
          <w:trHeight w:val="20"/>
        </w:trPr>
        <w:tc>
          <w:tcPr>
            <w:tcW w:w="1719" w:type="pct"/>
            <w:tcBorders>
              <w:top w:val="single" w:sz="24" w:space="0" w:color="E2A92E"/>
              <w:left w:val="nil"/>
              <w:bottom w:val="nil"/>
              <w:right w:val="nil"/>
            </w:tcBorders>
            <w:vAlign w:val="center"/>
            <w:hideMark/>
          </w:tcPr>
          <w:p w14:paraId="78C221B6" w14:textId="77777777" w:rsidR="00F45418" w:rsidRPr="00ED6413" w:rsidRDefault="006F179F">
            <w:pPr>
              <w:pStyle w:val="2020BodyText"/>
              <w:rPr>
                <w:sz w:val="4"/>
                <w:szCs w:val="2"/>
              </w:rPr>
            </w:pPr>
            <w:r w:rsidRPr="00ED6413">
              <w:rPr>
                <w:color w:val="FFFFFF" w:themeColor="background1"/>
                <w:sz w:val="4"/>
                <w:szCs w:val="2"/>
              </w:rPr>
              <w:t>..</w:t>
            </w:r>
          </w:p>
        </w:tc>
        <w:tc>
          <w:tcPr>
            <w:tcW w:w="978" w:type="pct"/>
            <w:vAlign w:val="center"/>
          </w:tcPr>
          <w:p w14:paraId="4A943EC0" w14:textId="77777777" w:rsidR="00F45418" w:rsidRPr="00ED6413" w:rsidRDefault="00F45418">
            <w:pPr>
              <w:pStyle w:val="2020BodyText"/>
              <w:rPr>
                <w:sz w:val="4"/>
                <w:szCs w:val="2"/>
              </w:rPr>
            </w:pPr>
          </w:p>
        </w:tc>
        <w:tc>
          <w:tcPr>
            <w:tcW w:w="798" w:type="pct"/>
            <w:vAlign w:val="center"/>
          </w:tcPr>
          <w:p w14:paraId="34381A80" w14:textId="77777777" w:rsidR="00F45418" w:rsidRPr="00ED6413" w:rsidRDefault="00F45418">
            <w:pPr>
              <w:pStyle w:val="2020BodyText"/>
              <w:rPr>
                <w:sz w:val="4"/>
                <w:szCs w:val="2"/>
              </w:rPr>
            </w:pPr>
          </w:p>
        </w:tc>
        <w:tc>
          <w:tcPr>
            <w:tcW w:w="752" w:type="pct"/>
            <w:vAlign w:val="center"/>
          </w:tcPr>
          <w:p w14:paraId="675D76AA" w14:textId="77777777" w:rsidR="00F45418" w:rsidRPr="00ED6413" w:rsidRDefault="00F45418">
            <w:pPr>
              <w:pStyle w:val="2020BodyText"/>
              <w:rPr>
                <w:sz w:val="4"/>
                <w:szCs w:val="2"/>
              </w:rPr>
            </w:pPr>
          </w:p>
        </w:tc>
        <w:tc>
          <w:tcPr>
            <w:tcW w:w="752" w:type="pct"/>
          </w:tcPr>
          <w:p w14:paraId="079E539E" w14:textId="77777777" w:rsidR="00F45418" w:rsidRPr="00ED6413" w:rsidRDefault="00F45418">
            <w:pPr>
              <w:pStyle w:val="2020BodyText"/>
              <w:rPr>
                <w:sz w:val="4"/>
                <w:szCs w:val="2"/>
              </w:rPr>
            </w:pPr>
          </w:p>
        </w:tc>
      </w:tr>
    </w:tbl>
    <w:p w14:paraId="112F9083" w14:textId="77777777" w:rsidR="00F45418" w:rsidRPr="0066052A" w:rsidRDefault="00F45418" w:rsidP="006B69E9">
      <w:pPr>
        <w:pStyle w:val="1MCBodyText"/>
        <w:rPr>
          <w:sz w:val="16"/>
          <w:szCs w:val="14"/>
        </w:rPr>
        <w:sectPr w:rsidR="00F45418" w:rsidRPr="0066052A" w:rsidSect="003C0213">
          <w:pgSz w:w="12240" w:h="15840" w:code="1"/>
          <w:pgMar w:top="720" w:right="720" w:bottom="1440" w:left="720" w:header="720" w:footer="288" w:gutter="0"/>
          <w:cols w:space="720"/>
          <w:docGrid w:linePitch="360"/>
        </w:sectPr>
      </w:pPr>
    </w:p>
    <w:p w14:paraId="57C941E5" w14:textId="2AE40B67" w:rsidR="00F45418" w:rsidRPr="00411286" w:rsidRDefault="008179B9" w:rsidP="00411286">
      <w:pPr>
        <w:pStyle w:val="2020SubHeader"/>
        <w:rPr>
          <w:sz w:val="28"/>
          <w:szCs w:val="24"/>
        </w:rPr>
      </w:pPr>
      <w:r>
        <w:rPr>
          <w:sz w:val="28"/>
          <w:szCs w:val="24"/>
        </w:rPr>
        <w:t>Risk Advisor</w:t>
      </w:r>
      <w:r>
        <w:rPr>
          <w:sz w:val="28"/>
          <w:szCs w:val="24"/>
        </w:rPr>
        <w:tab/>
      </w:r>
    </w:p>
    <w:p w14:paraId="334126FC" w14:textId="4EF3B390" w:rsidR="00F45418" w:rsidRDefault="008179B9" w:rsidP="000C50AD">
      <w:pPr>
        <w:pStyle w:val="1MCBodyText"/>
      </w:pPr>
      <w:r>
        <w:t>Dale Kalscheur</w:t>
      </w:r>
    </w:p>
    <w:p w14:paraId="658153B5" w14:textId="51E7294D" w:rsidR="00F45418" w:rsidRDefault="006F179F" w:rsidP="000C50AD">
      <w:pPr>
        <w:pStyle w:val="1MCBodyText"/>
      </w:pPr>
      <w:r>
        <w:t xml:space="preserve">p | </w:t>
      </w:r>
      <w:r w:rsidR="00B10316">
        <w:t xml:space="preserve">(800) 236-1034 </w:t>
      </w:r>
    </w:p>
    <w:p w14:paraId="2D752F81" w14:textId="116742D2" w:rsidR="00F45418" w:rsidRDefault="006F179F" w:rsidP="000C50AD">
      <w:pPr>
        <w:pStyle w:val="1MCBodyText"/>
      </w:pPr>
      <w:r>
        <w:t xml:space="preserve">e | </w:t>
      </w:r>
      <w:r w:rsidR="008179B9">
        <w:t>dale.kalscheur</w:t>
      </w:r>
      <w:r w:rsidR="00B10316">
        <w:t>@mcclone.com</w:t>
      </w:r>
    </w:p>
    <w:p w14:paraId="7EA2105A" w14:textId="084000CF" w:rsidR="00F45418" w:rsidRPr="00411286" w:rsidRDefault="006F179F" w:rsidP="00411286">
      <w:pPr>
        <w:pStyle w:val="2020SubHeader"/>
        <w:rPr>
          <w:sz w:val="28"/>
        </w:rPr>
      </w:pPr>
      <w:r>
        <w:br w:type="column"/>
      </w:r>
      <w:r w:rsidR="00B10316" w:rsidRPr="00B10316">
        <w:rPr>
          <w:sz w:val="28"/>
        </w:rPr>
        <w:t>Account Manager</w:t>
      </w:r>
    </w:p>
    <w:p w14:paraId="2A5A55AA" w14:textId="1EA894DC" w:rsidR="00F45418" w:rsidRDefault="00B10316" w:rsidP="00C31247">
      <w:pPr>
        <w:pStyle w:val="1MCBodyText"/>
      </w:pPr>
      <w:r>
        <w:t>Nicole Mani</w:t>
      </w:r>
    </w:p>
    <w:p w14:paraId="66953618" w14:textId="36C68171" w:rsidR="00F45418" w:rsidRDefault="006F179F" w:rsidP="00C31247">
      <w:pPr>
        <w:pStyle w:val="1MCBodyText"/>
      </w:pPr>
      <w:r>
        <w:t xml:space="preserve">p | </w:t>
      </w:r>
      <w:r w:rsidR="00B10316">
        <w:t>(800) 236-1034</w:t>
      </w:r>
    </w:p>
    <w:p w14:paraId="34DE8DC1" w14:textId="2D89DBDB" w:rsidR="00F45418" w:rsidRDefault="006F179F" w:rsidP="00C31247">
      <w:pPr>
        <w:pStyle w:val="1MCBodyText"/>
      </w:pPr>
      <w:r>
        <w:t xml:space="preserve">e | </w:t>
      </w:r>
      <w:r w:rsidR="00B10316">
        <w:t>nicole.mani@mcclone.com</w:t>
      </w:r>
    </w:p>
    <w:p w14:paraId="2E12F049" w14:textId="5D0E32EB" w:rsidR="00F45418" w:rsidRDefault="006F179F" w:rsidP="00EF79EB">
      <w:pPr>
        <w:pStyle w:val="1MCBodyText"/>
      </w:pPr>
      <w:r>
        <w:br w:type="column"/>
      </w:r>
    </w:p>
    <w:p w14:paraId="240FB935" w14:textId="40272CD1" w:rsidR="00F45418" w:rsidRDefault="006F179F" w:rsidP="001D1654">
      <w:pPr>
        <w:pStyle w:val="1MCBodyText"/>
        <w:sectPr w:rsidR="00F45418" w:rsidSect="003C0213">
          <w:type w:val="continuous"/>
          <w:pgSz w:w="12240" w:h="15840" w:code="1"/>
          <w:pgMar w:top="720" w:right="720" w:bottom="1440" w:left="720" w:header="720" w:footer="288" w:gutter="0"/>
          <w:cols w:num="3" w:space="135" w:equalWidth="0">
            <w:col w:w="3595" w:space="135"/>
            <w:col w:w="3623" w:space="135"/>
            <w:col w:w="3312"/>
          </w:cols>
          <w:docGrid w:linePitch="360"/>
        </w:sectPr>
      </w:pPr>
      <w:r>
        <w:t xml:space="preserve"> </w:t>
      </w:r>
    </w:p>
    <w:p w14:paraId="7E6EDFC9" w14:textId="1FB0A58C" w:rsidR="00F45418" w:rsidRPr="00FB3226" w:rsidRDefault="00F45418" w:rsidP="00FB3226">
      <w:pPr>
        <w:pStyle w:val="1MCBodyText"/>
      </w:pPr>
    </w:p>
    <w:p w14:paraId="71519C18" w14:textId="0C473124" w:rsidR="00F45418" w:rsidRDefault="006F179F" w:rsidP="00411286">
      <w:pPr>
        <w:pStyle w:val="2020PageHeader"/>
      </w:pPr>
      <w:bookmarkStart w:id="3" w:name="_Toc141093270"/>
      <w:r>
        <w:t>Risk Management Team</w:t>
      </w:r>
      <w:bookmarkEnd w:id="3"/>
    </w:p>
    <w:tbl>
      <w:tblPr>
        <w:tblW w:w="10312" w:type="dxa"/>
        <w:tblCellMar>
          <w:left w:w="115" w:type="dxa"/>
          <w:right w:w="115" w:type="dxa"/>
        </w:tblCellMar>
        <w:tblLook w:val="04A0" w:firstRow="1" w:lastRow="0" w:firstColumn="1" w:lastColumn="0" w:noHBand="0" w:noVBand="1"/>
      </w:tblPr>
      <w:tblGrid>
        <w:gridCol w:w="3546"/>
        <w:gridCol w:w="2018"/>
        <w:gridCol w:w="1646"/>
        <w:gridCol w:w="1551"/>
        <w:gridCol w:w="1551"/>
      </w:tblGrid>
      <w:tr w:rsidR="001D4E15" w14:paraId="74DC2CDF" w14:textId="77777777" w:rsidTr="001D4E15">
        <w:trPr>
          <w:trHeight w:val="20"/>
        </w:trPr>
        <w:tc>
          <w:tcPr>
            <w:tcW w:w="1719" w:type="pct"/>
            <w:tcBorders>
              <w:top w:val="single" w:sz="24" w:space="0" w:color="E2A92E"/>
              <w:left w:val="nil"/>
              <w:bottom w:val="nil"/>
              <w:right w:val="nil"/>
            </w:tcBorders>
            <w:vAlign w:val="center"/>
            <w:hideMark/>
          </w:tcPr>
          <w:p w14:paraId="3A31C0F4" w14:textId="77777777" w:rsidR="00F45418" w:rsidRPr="00ED6413" w:rsidRDefault="006F179F">
            <w:pPr>
              <w:pStyle w:val="2020BodyText"/>
              <w:rPr>
                <w:sz w:val="4"/>
                <w:szCs w:val="4"/>
              </w:rPr>
            </w:pPr>
            <w:r w:rsidRPr="00ED6413">
              <w:rPr>
                <w:color w:val="FFFFFF" w:themeColor="background1"/>
                <w:sz w:val="4"/>
                <w:szCs w:val="4"/>
              </w:rPr>
              <w:t>..</w:t>
            </w:r>
          </w:p>
        </w:tc>
        <w:tc>
          <w:tcPr>
            <w:tcW w:w="978" w:type="pct"/>
            <w:vAlign w:val="center"/>
          </w:tcPr>
          <w:p w14:paraId="21C4228A" w14:textId="77777777" w:rsidR="00F45418" w:rsidRPr="00ED6413" w:rsidRDefault="00F45418">
            <w:pPr>
              <w:pStyle w:val="2020BodyText"/>
              <w:rPr>
                <w:sz w:val="4"/>
                <w:szCs w:val="4"/>
              </w:rPr>
            </w:pPr>
          </w:p>
        </w:tc>
        <w:tc>
          <w:tcPr>
            <w:tcW w:w="798" w:type="pct"/>
            <w:vAlign w:val="center"/>
          </w:tcPr>
          <w:p w14:paraId="7C6DD010" w14:textId="77777777" w:rsidR="00F45418" w:rsidRPr="00ED6413" w:rsidRDefault="00F45418">
            <w:pPr>
              <w:pStyle w:val="2020BodyText"/>
              <w:rPr>
                <w:sz w:val="4"/>
                <w:szCs w:val="4"/>
              </w:rPr>
            </w:pPr>
          </w:p>
        </w:tc>
        <w:tc>
          <w:tcPr>
            <w:tcW w:w="752" w:type="pct"/>
            <w:vAlign w:val="center"/>
          </w:tcPr>
          <w:p w14:paraId="1BD3DE0A" w14:textId="77777777" w:rsidR="00F45418" w:rsidRPr="00ED6413" w:rsidRDefault="00F45418">
            <w:pPr>
              <w:pStyle w:val="2020BodyText"/>
              <w:rPr>
                <w:sz w:val="4"/>
                <w:szCs w:val="4"/>
              </w:rPr>
            </w:pPr>
          </w:p>
        </w:tc>
        <w:tc>
          <w:tcPr>
            <w:tcW w:w="752" w:type="pct"/>
          </w:tcPr>
          <w:p w14:paraId="29F9F296" w14:textId="77777777" w:rsidR="00F45418" w:rsidRPr="00ED6413" w:rsidRDefault="00F45418">
            <w:pPr>
              <w:pStyle w:val="2020BodyText"/>
              <w:rPr>
                <w:sz w:val="4"/>
                <w:szCs w:val="4"/>
              </w:rPr>
            </w:pPr>
          </w:p>
        </w:tc>
      </w:tr>
    </w:tbl>
    <w:p w14:paraId="6B2FC76F" w14:textId="77777777" w:rsidR="00F45418" w:rsidRPr="0066052A" w:rsidRDefault="00F45418" w:rsidP="001D1654">
      <w:pPr>
        <w:pStyle w:val="1MCBodyText"/>
        <w:rPr>
          <w:sz w:val="16"/>
          <w:szCs w:val="14"/>
        </w:rPr>
        <w:sectPr w:rsidR="00F45418" w:rsidRPr="0066052A" w:rsidSect="003C0213">
          <w:type w:val="continuous"/>
          <w:pgSz w:w="12240" w:h="15840" w:code="1"/>
          <w:pgMar w:top="720" w:right="720" w:bottom="1440" w:left="720" w:header="720" w:footer="288" w:gutter="0"/>
          <w:cols w:space="720"/>
          <w:docGrid w:linePitch="360"/>
        </w:sectPr>
      </w:pPr>
    </w:p>
    <w:p w14:paraId="6F431B58" w14:textId="0B83BF7C" w:rsidR="00F45418" w:rsidRPr="00411286" w:rsidRDefault="006F179F" w:rsidP="00411286">
      <w:pPr>
        <w:pStyle w:val="2020SubHeader"/>
        <w:rPr>
          <w:sz w:val="28"/>
          <w:szCs w:val="24"/>
        </w:rPr>
      </w:pPr>
      <w:r w:rsidRPr="00411286">
        <w:rPr>
          <w:sz w:val="28"/>
          <w:szCs w:val="24"/>
        </w:rPr>
        <w:t>Legal Counsel &amp; Compliance</w:t>
      </w:r>
    </w:p>
    <w:p w14:paraId="544FB00D" w14:textId="19F8C949" w:rsidR="00F45418" w:rsidRDefault="006F179F" w:rsidP="00F2610F">
      <w:pPr>
        <w:pStyle w:val="1MCBodyText"/>
      </w:pPr>
      <w:r>
        <w:t>Paul Kaster, JD, MBA</w:t>
      </w:r>
    </w:p>
    <w:p w14:paraId="73029B02" w14:textId="46353032" w:rsidR="00F45418" w:rsidRDefault="006F179F" w:rsidP="00F2610F">
      <w:pPr>
        <w:pStyle w:val="1MCBodyText"/>
      </w:pPr>
      <w:r>
        <w:t>p | (800) 236-1034</w:t>
      </w:r>
    </w:p>
    <w:p w14:paraId="2DDD15BE" w14:textId="6EB59BEB" w:rsidR="00F45418" w:rsidRDefault="006F179F" w:rsidP="00F2610F">
      <w:pPr>
        <w:pStyle w:val="1MCBodyText"/>
      </w:pPr>
      <w:r>
        <w:t>e | paul.kaster@mcclone.com</w:t>
      </w:r>
    </w:p>
    <w:p w14:paraId="766007D2" w14:textId="40B54D55" w:rsidR="00F45418" w:rsidRPr="00411286" w:rsidRDefault="006F179F" w:rsidP="00411286">
      <w:pPr>
        <w:pStyle w:val="2020SubHeader"/>
        <w:rPr>
          <w:sz w:val="28"/>
          <w:szCs w:val="24"/>
        </w:rPr>
      </w:pPr>
      <w:r>
        <w:br w:type="column"/>
      </w:r>
      <w:r>
        <w:rPr>
          <w:sz w:val="28"/>
          <w:szCs w:val="24"/>
        </w:rPr>
        <w:t>Claims Advocate</w:t>
      </w:r>
      <w:r w:rsidRPr="00411286">
        <w:rPr>
          <w:sz w:val="28"/>
          <w:szCs w:val="24"/>
        </w:rPr>
        <w:t xml:space="preserve"> </w:t>
      </w:r>
    </w:p>
    <w:p w14:paraId="5D19092F" w14:textId="1A2F1279" w:rsidR="00F45418" w:rsidRDefault="006F179F" w:rsidP="00F2610F">
      <w:pPr>
        <w:pStyle w:val="1MCBodyText"/>
      </w:pPr>
      <w:r>
        <w:t>Leslie Rehm, AIC, AINS</w:t>
      </w:r>
    </w:p>
    <w:p w14:paraId="248240B2" w14:textId="21B934EA" w:rsidR="00F45418" w:rsidRDefault="006F179F" w:rsidP="00F2610F">
      <w:pPr>
        <w:pStyle w:val="1MCBodyText"/>
      </w:pPr>
      <w:r>
        <w:t>p | (800) 236-1034</w:t>
      </w:r>
    </w:p>
    <w:p w14:paraId="55DF449D" w14:textId="62EDAC72" w:rsidR="00F45418" w:rsidRDefault="006F179F" w:rsidP="00F2610F">
      <w:pPr>
        <w:pStyle w:val="1MCBodyText"/>
      </w:pPr>
      <w:r>
        <w:t>e | leslie.rehm@mcclone.com</w:t>
      </w:r>
    </w:p>
    <w:p w14:paraId="2BF41AD0" w14:textId="67A33A38" w:rsidR="00F45418" w:rsidRDefault="006F179F" w:rsidP="00411286">
      <w:pPr>
        <w:pStyle w:val="2020SubHeader"/>
      </w:pPr>
      <w:r>
        <w:br w:type="column"/>
      </w:r>
      <w:r w:rsidRPr="00411286">
        <w:rPr>
          <w:sz w:val="28"/>
          <w:szCs w:val="24"/>
        </w:rPr>
        <w:t>Worker’s Compensation, Claims &amp; Safety Director</w:t>
      </w:r>
    </w:p>
    <w:p w14:paraId="4EB56CE9" w14:textId="0F544192" w:rsidR="00F45418" w:rsidRDefault="006F179F" w:rsidP="00F2610F">
      <w:pPr>
        <w:pStyle w:val="1MCBodyText"/>
      </w:pPr>
      <w:r>
        <w:t>David Collingwood</w:t>
      </w:r>
    </w:p>
    <w:p w14:paraId="21200E33" w14:textId="15622315" w:rsidR="00F45418" w:rsidRDefault="006F179F" w:rsidP="00F2610F">
      <w:pPr>
        <w:pStyle w:val="1MCBodyText"/>
      </w:pPr>
      <w:r>
        <w:t>p | (800) 236-1034</w:t>
      </w:r>
    </w:p>
    <w:p w14:paraId="2F439E3C" w14:textId="77777777" w:rsidR="00F45418" w:rsidRDefault="006F179F" w:rsidP="00F2610F">
      <w:pPr>
        <w:pStyle w:val="1MCBodyText"/>
        <w:sectPr w:rsidR="00F45418" w:rsidSect="003C0213">
          <w:type w:val="continuous"/>
          <w:pgSz w:w="12240" w:h="15840" w:code="1"/>
          <w:pgMar w:top="720" w:right="720" w:bottom="1440" w:left="720" w:header="720" w:footer="288" w:gutter="0"/>
          <w:cols w:num="3" w:space="180"/>
          <w:docGrid w:linePitch="360"/>
        </w:sectPr>
      </w:pPr>
      <w:r>
        <w:t>e | david.collingwood@mcclone.com</w:t>
      </w:r>
    </w:p>
    <w:p w14:paraId="678304C7" w14:textId="77777777" w:rsidR="00F45418" w:rsidRDefault="00F45418" w:rsidP="00D86315">
      <w:pPr>
        <w:pStyle w:val="1MCBodyText"/>
      </w:pPr>
    </w:p>
    <w:p w14:paraId="0B690D36" w14:textId="5D9917AF" w:rsidR="00F45418" w:rsidRDefault="006F179F" w:rsidP="00411286">
      <w:pPr>
        <w:pStyle w:val="2020PageHeader"/>
      </w:pPr>
      <w:bookmarkStart w:id="4" w:name="_Toc141093271"/>
      <w:r>
        <w:t>Additional Resources</w:t>
      </w:r>
      <w:bookmarkEnd w:id="4"/>
    </w:p>
    <w:tbl>
      <w:tblPr>
        <w:tblW w:w="10312" w:type="dxa"/>
        <w:tblCellMar>
          <w:left w:w="115" w:type="dxa"/>
          <w:right w:w="115" w:type="dxa"/>
        </w:tblCellMar>
        <w:tblLook w:val="04A0" w:firstRow="1" w:lastRow="0" w:firstColumn="1" w:lastColumn="0" w:noHBand="0" w:noVBand="1"/>
      </w:tblPr>
      <w:tblGrid>
        <w:gridCol w:w="3546"/>
        <w:gridCol w:w="2018"/>
        <w:gridCol w:w="1646"/>
        <w:gridCol w:w="1551"/>
        <w:gridCol w:w="1551"/>
      </w:tblGrid>
      <w:tr w:rsidR="001D4E15" w14:paraId="747BEB3D" w14:textId="77777777" w:rsidTr="001D4E15">
        <w:trPr>
          <w:trHeight w:val="20"/>
        </w:trPr>
        <w:tc>
          <w:tcPr>
            <w:tcW w:w="1719" w:type="pct"/>
            <w:tcBorders>
              <w:top w:val="single" w:sz="24" w:space="0" w:color="E2A92E"/>
              <w:left w:val="nil"/>
              <w:bottom w:val="nil"/>
              <w:right w:val="nil"/>
            </w:tcBorders>
            <w:vAlign w:val="center"/>
            <w:hideMark/>
          </w:tcPr>
          <w:p w14:paraId="2B040812" w14:textId="77777777" w:rsidR="00F45418" w:rsidRPr="00ED6413" w:rsidRDefault="006F179F">
            <w:pPr>
              <w:pStyle w:val="2020BodyText"/>
              <w:rPr>
                <w:sz w:val="4"/>
                <w:szCs w:val="4"/>
              </w:rPr>
            </w:pPr>
            <w:r w:rsidRPr="00ED6413">
              <w:rPr>
                <w:color w:val="FFFFFF" w:themeColor="background1"/>
                <w:sz w:val="4"/>
                <w:szCs w:val="4"/>
              </w:rPr>
              <w:t>..</w:t>
            </w:r>
          </w:p>
        </w:tc>
        <w:tc>
          <w:tcPr>
            <w:tcW w:w="978" w:type="pct"/>
            <w:vAlign w:val="center"/>
          </w:tcPr>
          <w:p w14:paraId="54B66E62" w14:textId="77777777" w:rsidR="00F45418" w:rsidRPr="00ED6413" w:rsidRDefault="00F45418">
            <w:pPr>
              <w:pStyle w:val="2020BodyText"/>
              <w:rPr>
                <w:sz w:val="4"/>
                <w:szCs w:val="4"/>
              </w:rPr>
            </w:pPr>
          </w:p>
        </w:tc>
        <w:tc>
          <w:tcPr>
            <w:tcW w:w="798" w:type="pct"/>
            <w:vAlign w:val="center"/>
          </w:tcPr>
          <w:p w14:paraId="75B58941" w14:textId="77777777" w:rsidR="00F45418" w:rsidRPr="00ED6413" w:rsidRDefault="00F45418">
            <w:pPr>
              <w:pStyle w:val="2020BodyText"/>
              <w:rPr>
                <w:sz w:val="4"/>
                <w:szCs w:val="4"/>
              </w:rPr>
            </w:pPr>
          </w:p>
        </w:tc>
        <w:tc>
          <w:tcPr>
            <w:tcW w:w="752" w:type="pct"/>
            <w:vAlign w:val="center"/>
          </w:tcPr>
          <w:p w14:paraId="505F72C8" w14:textId="77777777" w:rsidR="00F45418" w:rsidRPr="00ED6413" w:rsidRDefault="00F45418">
            <w:pPr>
              <w:pStyle w:val="2020BodyText"/>
              <w:rPr>
                <w:sz w:val="4"/>
                <w:szCs w:val="4"/>
              </w:rPr>
            </w:pPr>
          </w:p>
        </w:tc>
        <w:tc>
          <w:tcPr>
            <w:tcW w:w="752" w:type="pct"/>
          </w:tcPr>
          <w:p w14:paraId="78C33958" w14:textId="77777777" w:rsidR="00F45418" w:rsidRPr="00ED6413" w:rsidRDefault="00F45418">
            <w:pPr>
              <w:pStyle w:val="2020BodyText"/>
              <w:rPr>
                <w:sz w:val="4"/>
                <w:szCs w:val="4"/>
              </w:rPr>
            </w:pPr>
          </w:p>
        </w:tc>
      </w:tr>
    </w:tbl>
    <w:p w14:paraId="4C1D0239" w14:textId="0077152E" w:rsidR="00F45418" w:rsidRPr="0066052A" w:rsidRDefault="00F45418" w:rsidP="00F2610F">
      <w:pPr>
        <w:pStyle w:val="1MCBodyText"/>
        <w:rPr>
          <w:sz w:val="16"/>
          <w:szCs w:val="14"/>
        </w:rPr>
        <w:sectPr w:rsidR="00F45418" w:rsidRPr="0066052A" w:rsidSect="003C0213">
          <w:type w:val="continuous"/>
          <w:pgSz w:w="12240" w:h="15840" w:code="1"/>
          <w:pgMar w:top="720" w:right="720" w:bottom="1440" w:left="720" w:header="720" w:footer="288" w:gutter="0"/>
          <w:cols w:space="180"/>
          <w:docGrid w:linePitch="360"/>
        </w:sectPr>
      </w:pPr>
    </w:p>
    <w:p w14:paraId="7F1319AF" w14:textId="3610FE1A" w:rsidR="00F45418" w:rsidRPr="00411286" w:rsidRDefault="006F179F" w:rsidP="00411286">
      <w:pPr>
        <w:pStyle w:val="2020SubHeader"/>
        <w:rPr>
          <w:sz w:val="28"/>
          <w:szCs w:val="24"/>
        </w:rPr>
      </w:pPr>
      <w:r>
        <w:rPr>
          <w:noProof/>
        </w:rPr>
        <w:drawing>
          <wp:anchor distT="0" distB="0" distL="114300" distR="114300" simplePos="0" relativeHeight="251651584" behindDoc="0" locked="0" layoutInCell="1" allowOverlap="1" wp14:anchorId="64B1E8A2" wp14:editId="4B455E06">
            <wp:simplePos x="0" y="0"/>
            <wp:positionH relativeFrom="column">
              <wp:posOffset>2235013</wp:posOffset>
            </wp:positionH>
            <wp:positionV relativeFrom="paragraph">
              <wp:posOffset>314150</wp:posOffset>
            </wp:positionV>
            <wp:extent cx="929640" cy="929640"/>
            <wp:effectExtent l="0" t="0" r="0" b="0"/>
            <wp:wrapNone/>
            <wp:docPr id="59" name="7406f2a9-1d60-49a0-82f9-f2fcc72fc2f9">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hlinkClick r:id="rId26"/>
                    </pic:cNvPr>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2964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1286">
        <w:rPr>
          <w:sz w:val="28"/>
          <w:szCs w:val="24"/>
        </w:rPr>
        <w:t>Client Portal</w:t>
      </w:r>
    </w:p>
    <w:p w14:paraId="156D7DE8" w14:textId="60F03332" w:rsidR="00F45418" w:rsidRDefault="006F179F" w:rsidP="00F2610F">
      <w:pPr>
        <w:pStyle w:val="1MCBodyText"/>
      </w:pPr>
      <w:r>
        <w:rPr>
          <w:noProof/>
        </w:rPr>
        <w:drawing>
          <wp:anchor distT="0" distB="0" distL="114300" distR="114300" simplePos="0" relativeHeight="251649536" behindDoc="0" locked="0" layoutInCell="1" allowOverlap="1" wp14:anchorId="227A0766" wp14:editId="6BA2AE66">
            <wp:simplePos x="0" y="0"/>
            <wp:positionH relativeFrom="column">
              <wp:posOffset>2540</wp:posOffset>
            </wp:positionH>
            <wp:positionV relativeFrom="paragraph">
              <wp:posOffset>5080</wp:posOffset>
            </wp:positionV>
            <wp:extent cx="731520" cy="731520"/>
            <wp:effectExtent l="0" t="0" r="0" b="0"/>
            <wp:wrapNone/>
            <wp:docPr id="60" name="20b25718-33ea-404a-8eef-119c995793a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14:paraId="0BC1313B" w14:textId="2D8EAB8A" w:rsidR="00F45418" w:rsidRDefault="00F45418" w:rsidP="00F2610F">
      <w:pPr>
        <w:pStyle w:val="1MCBodyText"/>
      </w:pPr>
    </w:p>
    <w:p w14:paraId="0DBA9593" w14:textId="18624E3B" w:rsidR="00F45418" w:rsidRDefault="006F179F" w:rsidP="00F2610F">
      <w:pPr>
        <w:pStyle w:val="1MCBodyText"/>
      </w:pPr>
      <w:r>
        <w:rPr>
          <w:noProof/>
          <w:sz w:val="16"/>
          <w:szCs w:val="14"/>
        </w:rPr>
        <w:drawing>
          <wp:anchor distT="0" distB="0" distL="114300" distR="114300" simplePos="0" relativeHeight="251653632" behindDoc="0" locked="0" layoutInCell="1" allowOverlap="1" wp14:anchorId="58D3C9CB" wp14:editId="6851E811">
            <wp:simplePos x="0" y="0"/>
            <wp:positionH relativeFrom="column">
              <wp:posOffset>4542790</wp:posOffset>
            </wp:positionH>
            <wp:positionV relativeFrom="paragraph">
              <wp:posOffset>-405765</wp:posOffset>
            </wp:positionV>
            <wp:extent cx="914400" cy="914400"/>
            <wp:effectExtent l="0" t="0" r="0" b="0"/>
            <wp:wrapNone/>
            <wp:docPr id="61" name="f29e5239-75c4-4c7b-b319-89cf34ba34d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a:hlinkClick r:id="rId30"/>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990BF7" w14:textId="1A6CED95" w:rsidR="00F45418" w:rsidRDefault="00F45418" w:rsidP="00F2610F">
      <w:pPr>
        <w:pStyle w:val="1MCBodyText"/>
      </w:pPr>
    </w:p>
    <w:p w14:paraId="5FE3215A" w14:textId="77777777" w:rsidR="00F45418" w:rsidRDefault="00F45418" w:rsidP="00F2610F">
      <w:pPr>
        <w:pStyle w:val="1MCBodyText"/>
      </w:pPr>
    </w:p>
    <w:p w14:paraId="736637BB" w14:textId="78ADE804" w:rsidR="00F45418" w:rsidRDefault="006F179F" w:rsidP="00411286">
      <w:pPr>
        <w:pStyle w:val="2020SubHeader"/>
      </w:pPr>
      <w:r>
        <w:br w:type="column"/>
      </w:r>
      <w:r w:rsidRPr="00411286">
        <w:rPr>
          <w:sz w:val="28"/>
          <w:szCs w:val="24"/>
        </w:rPr>
        <w:t>OSHA Logs</w:t>
      </w:r>
    </w:p>
    <w:p w14:paraId="28814A5C" w14:textId="4568B882" w:rsidR="00F45418" w:rsidRDefault="00F45418" w:rsidP="00F2610F">
      <w:pPr>
        <w:pStyle w:val="1MCBodyText"/>
      </w:pPr>
    </w:p>
    <w:p w14:paraId="7D0DD92B" w14:textId="2825328C" w:rsidR="00F45418" w:rsidRDefault="00F45418" w:rsidP="00F2610F">
      <w:pPr>
        <w:pStyle w:val="1MCBodyText"/>
      </w:pPr>
    </w:p>
    <w:p w14:paraId="017F39B9" w14:textId="04F3E031" w:rsidR="00F45418" w:rsidRDefault="006F179F" w:rsidP="00411286">
      <w:pPr>
        <w:pStyle w:val="2020SubHeader"/>
      </w:pPr>
      <w:r>
        <w:br w:type="column"/>
      </w:r>
      <w:r w:rsidRPr="00411286">
        <w:rPr>
          <w:sz w:val="28"/>
          <w:szCs w:val="24"/>
        </w:rPr>
        <w:t>Automate Safety</w:t>
      </w:r>
    </w:p>
    <w:p w14:paraId="74041B1B" w14:textId="395A0B48" w:rsidR="00F45418" w:rsidRDefault="00F45418" w:rsidP="00904594">
      <w:pPr>
        <w:pStyle w:val="1MCBodyText"/>
        <w:rPr>
          <w:rStyle w:val="Hyperlink"/>
        </w:rPr>
      </w:pPr>
    </w:p>
    <w:p w14:paraId="38F5D8E1" w14:textId="78DA7F77" w:rsidR="00F45418" w:rsidRDefault="00F45418" w:rsidP="00904594">
      <w:pPr>
        <w:pStyle w:val="1MCBodyText"/>
        <w:rPr>
          <w:rStyle w:val="Hyperlink"/>
        </w:rPr>
      </w:pPr>
    </w:p>
    <w:p w14:paraId="5B878F8E" w14:textId="27DB1D1A" w:rsidR="00F45418" w:rsidRDefault="00F45418" w:rsidP="00904594">
      <w:pPr>
        <w:pStyle w:val="1MCBodyText"/>
        <w:sectPr w:rsidR="00F45418" w:rsidSect="003C0213">
          <w:type w:val="continuous"/>
          <w:pgSz w:w="12240" w:h="15840" w:code="1"/>
          <w:pgMar w:top="720" w:right="720" w:bottom="1440" w:left="720" w:header="720" w:footer="288" w:gutter="0"/>
          <w:cols w:num="3" w:space="180"/>
          <w:docGrid w:linePitch="360"/>
        </w:sectPr>
      </w:pPr>
    </w:p>
    <w:p w14:paraId="054DAFB3" w14:textId="33082BDD" w:rsidR="00F45418" w:rsidRDefault="00F45418" w:rsidP="00904594">
      <w:pPr>
        <w:pStyle w:val="1MCBodyText"/>
        <w:sectPr w:rsidR="00F45418" w:rsidSect="00545780">
          <w:type w:val="continuous"/>
          <w:pgSz w:w="12240" w:h="15840" w:code="1"/>
          <w:pgMar w:top="720" w:right="540" w:bottom="1440" w:left="1080" w:header="720" w:footer="288" w:gutter="0"/>
          <w:cols w:num="3" w:space="180"/>
          <w:docGrid w:linePitch="360"/>
        </w:sectPr>
      </w:pPr>
    </w:p>
    <w:p w14:paraId="7B134F9E" w14:textId="77777777" w:rsidR="00F45418" w:rsidRDefault="00F45418">
      <w:pPr>
        <w:pStyle w:val="1MCBodyText"/>
        <w:sectPr w:rsidR="00F45418" w:rsidSect="003C0213">
          <w:type w:val="continuous"/>
          <w:pgSz w:w="12240" w:h="15840" w:code="1"/>
          <w:pgMar w:top="720" w:right="720" w:bottom="1440" w:left="720" w:header="720" w:footer="288" w:gutter="0"/>
          <w:cols w:space="180"/>
          <w:docGrid w:linePitch="360"/>
        </w:sectPr>
      </w:pPr>
    </w:p>
    <w:p w14:paraId="3C264377" w14:textId="2A17C935" w:rsidR="00F45418" w:rsidRDefault="006F179F" w:rsidP="008D798F">
      <w:pPr>
        <w:pStyle w:val="2020PageHeader"/>
      </w:pPr>
      <w:bookmarkStart w:id="5" w:name="_Toc141093272"/>
      <w:r>
        <w:lastRenderedPageBreak/>
        <w:t>Premium Summary</w:t>
      </w:r>
      <w:bookmarkEnd w:id="5"/>
    </w:p>
    <w:tbl>
      <w:tblPr>
        <w:tblW w:w="10800" w:type="dxa"/>
        <w:tblCellMar>
          <w:left w:w="115" w:type="dxa"/>
          <w:right w:w="115" w:type="dxa"/>
        </w:tblCellMar>
        <w:tblLook w:val="04A0" w:firstRow="1" w:lastRow="0" w:firstColumn="1" w:lastColumn="0" w:noHBand="0" w:noVBand="1"/>
      </w:tblPr>
      <w:tblGrid>
        <w:gridCol w:w="3714"/>
        <w:gridCol w:w="2112"/>
        <w:gridCol w:w="1726"/>
        <w:gridCol w:w="1624"/>
        <w:gridCol w:w="1624"/>
      </w:tblGrid>
      <w:tr w:rsidR="00395848" w14:paraId="1482BDE3" w14:textId="77777777" w:rsidTr="0096355B">
        <w:trPr>
          <w:trHeight w:val="20"/>
        </w:trPr>
        <w:tc>
          <w:tcPr>
            <w:tcW w:w="1719" w:type="pct"/>
            <w:tcBorders>
              <w:top w:val="single" w:sz="24" w:space="0" w:color="E2A92E"/>
              <w:left w:val="nil"/>
              <w:bottom w:val="nil"/>
              <w:right w:val="nil"/>
            </w:tcBorders>
            <w:vAlign w:val="center"/>
            <w:hideMark/>
          </w:tcPr>
          <w:p w14:paraId="3F8B32C1" w14:textId="77777777" w:rsidR="00F45418" w:rsidRPr="005A5DD6" w:rsidRDefault="006F179F">
            <w:pPr>
              <w:pStyle w:val="2020BodyText"/>
              <w:rPr>
                <w:sz w:val="4"/>
                <w:szCs w:val="2"/>
              </w:rPr>
            </w:pPr>
            <w:r w:rsidRPr="005A5DD6">
              <w:rPr>
                <w:color w:val="FFFFFF" w:themeColor="background1"/>
                <w:sz w:val="4"/>
                <w:szCs w:val="2"/>
              </w:rPr>
              <w:t>..</w:t>
            </w:r>
          </w:p>
        </w:tc>
        <w:tc>
          <w:tcPr>
            <w:tcW w:w="978" w:type="pct"/>
            <w:vAlign w:val="center"/>
          </w:tcPr>
          <w:p w14:paraId="5A26E6CF" w14:textId="77777777" w:rsidR="00F45418" w:rsidRPr="005A5DD6" w:rsidRDefault="00F45418">
            <w:pPr>
              <w:pStyle w:val="2020BodyText"/>
              <w:rPr>
                <w:sz w:val="4"/>
                <w:szCs w:val="2"/>
              </w:rPr>
            </w:pPr>
          </w:p>
        </w:tc>
        <w:tc>
          <w:tcPr>
            <w:tcW w:w="799" w:type="pct"/>
            <w:vAlign w:val="center"/>
          </w:tcPr>
          <w:p w14:paraId="21718518" w14:textId="77777777" w:rsidR="00F45418" w:rsidRPr="005A5DD6" w:rsidRDefault="00F45418">
            <w:pPr>
              <w:pStyle w:val="2020BodyText"/>
              <w:rPr>
                <w:sz w:val="4"/>
                <w:szCs w:val="2"/>
              </w:rPr>
            </w:pPr>
          </w:p>
        </w:tc>
        <w:tc>
          <w:tcPr>
            <w:tcW w:w="752" w:type="pct"/>
            <w:vAlign w:val="center"/>
          </w:tcPr>
          <w:p w14:paraId="1B0BA0CB" w14:textId="77777777" w:rsidR="00F45418" w:rsidRPr="005A5DD6" w:rsidRDefault="00F45418">
            <w:pPr>
              <w:pStyle w:val="2020BodyText"/>
              <w:rPr>
                <w:sz w:val="4"/>
                <w:szCs w:val="2"/>
              </w:rPr>
            </w:pPr>
          </w:p>
        </w:tc>
        <w:tc>
          <w:tcPr>
            <w:tcW w:w="752" w:type="pct"/>
          </w:tcPr>
          <w:p w14:paraId="282452A1" w14:textId="77777777" w:rsidR="00F45418" w:rsidRPr="005A5DD6" w:rsidRDefault="00F45418">
            <w:pPr>
              <w:pStyle w:val="2020BodyText"/>
              <w:rPr>
                <w:sz w:val="4"/>
                <w:szCs w:val="2"/>
              </w:rPr>
            </w:pPr>
          </w:p>
        </w:tc>
      </w:tr>
    </w:tbl>
    <w:p w14:paraId="6D8EB2DE" w14:textId="77777777" w:rsidR="00F45418" w:rsidRPr="0096355B" w:rsidRDefault="00F45418">
      <w:pPr>
        <w:rPr>
          <w:sz w:val="8"/>
          <w:szCs w:val="6"/>
        </w:rPr>
      </w:pPr>
    </w:p>
    <w:tbl>
      <w:tblPr>
        <w:tblStyle w:val="2022Table"/>
        <w:tblW w:w="10800" w:type="dxa"/>
        <w:tblLayout w:type="fixed"/>
        <w:tblLook w:val="0400" w:firstRow="0" w:lastRow="0" w:firstColumn="0" w:lastColumn="0" w:noHBand="0" w:noVBand="1"/>
      </w:tblPr>
      <w:tblGrid>
        <w:gridCol w:w="7104"/>
        <w:gridCol w:w="3696"/>
      </w:tblGrid>
      <w:tr w:rsidR="00B52AB3" w14:paraId="07369A81" w14:textId="77777777" w:rsidTr="009F2C93">
        <w:trPr>
          <w:cnfStyle w:val="000000100000" w:firstRow="0" w:lastRow="0" w:firstColumn="0" w:lastColumn="0" w:oddVBand="0" w:evenVBand="0" w:oddHBand="1" w:evenHBand="0" w:firstRowFirstColumn="0" w:firstRowLastColumn="0" w:lastRowFirstColumn="0" w:lastRowLastColumn="0"/>
          <w:trHeight w:val="720"/>
        </w:trPr>
        <w:tc>
          <w:tcPr>
            <w:tcW w:w="3289" w:type="pct"/>
            <w:shd w:val="clear" w:color="auto" w:fill="31353E"/>
            <w:hideMark/>
          </w:tcPr>
          <w:p w14:paraId="63FDBB65" w14:textId="0832050A" w:rsidR="00F45418" w:rsidRPr="00B52AB3" w:rsidRDefault="006F179F" w:rsidP="00B52AB3">
            <w:pPr>
              <w:pStyle w:val="1MCBodyText"/>
              <w:rPr>
                <w:b/>
                <w:bCs/>
              </w:rPr>
            </w:pPr>
            <w:r>
              <w:rPr>
                <w:b/>
                <w:bCs/>
              </w:rPr>
              <w:t>Coverage</w:t>
            </w:r>
          </w:p>
        </w:tc>
        <w:tc>
          <w:tcPr>
            <w:tcW w:w="1711" w:type="pct"/>
            <w:shd w:val="clear" w:color="auto" w:fill="31353E"/>
            <w:hideMark/>
          </w:tcPr>
          <w:p w14:paraId="7667CD29" w14:textId="69AD2C6D" w:rsidR="00F45418" w:rsidRPr="00B52AB3" w:rsidRDefault="006F179F" w:rsidP="00B52AB3">
            <w:pPr>
              <w:pStyle w:val="1MCBodyText"/>
              <w:rPr>
                <w:b/>
                <w:bCs/>
              </w:rPr>
            </w:pPr>
            <w:r>
              <w:rPr>
                <w:b/>
                <w:bCs/>
              </w:rPr>
              <w:t>Premium</w:t>
            </w:r>
          </w:p>
        </w:tc>
      </w:tr>
      <w:tr w:rsidR="00686581" w14:paraId="70543A3E" w14:textId="77777777" w:rsidTr="00B66EFD">
        <w:trPr>
          <w:cnfStyle w:val="000000010000" w:firstRow="0" w:lastRow="0" w:firstColumn="0" w:lastColumn="0" w:oddVBand="0" w:evenVBand="0" w:oddHBand="0" w:evenHBand="1" w:firstRowFirstColumn="0" w:firstRowLastColumn="0" w:lastRowFirstColumn="0" w:lastRowLastColumn="0"/>
          <w:trHeight w:val="360"/>
        </w:trPr>
        <w:tc>
          <w:tcPr>
            <w:tcW w:w="3289" w:type="pct"/>
            <w:noWrap/>
            <w:hideMark/>
          </w:tcPr>
          <w:p w14:paraId="54D1FD09" w14:textId="0FB89F36" w:rsidR="00F45418" w:rsidRPr="00766FFF" w:rsidRDefault="006F179F" w:rsidP="00766FFF">
            <w:pPr>
              <w:pStyle w:val="1MCBodyText0"/>
              <w:rPr>
                <w:rFonts w:ascii="Cambria" w:hAnsi="Cambria"/>
                <w:b/>
                <w:bCs/>
                <w:szCs w:val="24"/>
              </w:rPr>
            </w:pPr>
            <w:r w:rsidRPr="00766FFF">
              <w:rPr>
                <w:b/>
                <w:bCs/>
              </w:rPr>
              <w:t>Package</w:t>
            </w:r>
            <w:r w:rsidR="00B10316">
              <w:rPr>
                <w:b/>
                <w:bCs/>
              </w:rPr>
              <w:t xml:space="preserve"> (Including Paid </w:t>
            </w:r>
            <w:r w:rsidR="008C0550">
              <w:rPr>
                <w:b/>
                <w:bCs/>
              </w:rPr>
              <w:t>in</w:t>
            </w:r>
            <w:r w:rsidR="00B10316">
              <w:rPr>
                <w:b/>
                <w:bCs/>
              </w:rPr>
              <w:t xml:space="preserve"> Full Discount)</w:t>
            </w:r>
          </w:p>
        </w:tc>
        <w:tc>
          <w:tcPr>
            <w:tcW w:w="1711" w:type="pct"/>
            <w:hideMark/>
          </w:tcPr>
          <w:p w14:paraId="16E528A0" w14:textId="56F9BD74" w:rsidR="00F45418" w:rsidRPr="00766FFF" w:rsidRDefault="006F179F" w:rsidP="00B66EFD">
            <w:pPr>
              <w:pStyle w:val="1MCBodyText0"/>
              <w:ind w:right="172"/>
              <w:jc w:val="right"/>
              <w:rPr>
                <w:rFonts w:ascii="Calibri" w:hAnsi="Calibri"/>
                <w:b/>
                <w:bCs/>
              </w:rPr>
            </w:pPr>
            <w:r w:rsidRPr="00766FFF">
              <w:rPr>
                <w:b/>
                <w:bCs/>
              </w:rPr>
              <w:t xml:space="preserve">$ </w:t>
            </w:r>
            <w:r w:rsidR="00B10316">
              <w:rPr>
                <w:b/>
                <w:bCs/>
              </w:rPr>
              <w:t>373,187.00</w:t>
            </w:r>
          </w:p>
        </w:tc>
      </w:tr>
      <w:tr w:rsidR="00686581" w14:paraId="091426DF" w14:textId="77777777" w:rsidTr="00B66EFD">
        <w:trPr>
          <w:cnfStyle w:val="000000100000" w:firstRow="0" w:lastRow="0" w:firstColumn="0" w:lastColumn="0" w:oddVBand="0" w:evenVBand="0" w:oddHBand="1" w:evenHBand="0" w:firstRowFirstColumn="0" w:firstRowLastColumn="0" w:lastRowFirstColumn="0" w:lastRowLastColumn="0"/>
          <w:trHeight w:val="360"/>
        </w:trPr>
        <w:tc>
          <w:tcPr>
            <w:tcW w:w="3289" w:type="pct"/>
            <w:noWrap/>
            <w:hideMark/>
          </w:tcPr>
          <w:p w14:paraId="24C28743" w14:textId="77777777" w:rsidR="00F45418" w:rsidRPr="00766FFF" w:rsidRDefault="006F179F" w:rsidP="00766FFF">
            <w:pPr>
              <w:pStyle w:val="1MCBodyText0"/>
              <w:rPr>
                <w:rFonts w:ascii="Calibri" w:hAnsi="Calibri"/>
                <w:b/>
                <w:bCs/>
                <w:szCs w:val="24"/>
              </w:rPr>
            </w:pPr>
            <w:r w:rsidRPr="00766FFF">
              <w:rPr>
                <w:b/>
                <w:bCs/>
              </w:rPr>
              <w:t>Auto</w:t>
            </w:r>
          </w:p>
        </w:tc>
        <w:tc>
          <w:tcPr>
            <w:tcW w:w="1711" w:type="pct"/>
            <w:hideMark/>
          </w:tcPr>
          <w:p w14:paraId="55CBDE18" w14:textId="6F4DEFF9" w:rsidR="00F45418" w:rsidRPr="00766FFF" w:rsidRDefault="006F179F" w:rsidP="00B66EFD">
            <w:pPr>
              <w:pStyle w:val="1MCBodyText0"/>
              <w:ind w:right="172"/>
              <w:jc w:val="right"/>
              <w:rPr>
                <w:rFonts w:ascii="Calibri" w:hAnsi="Calibri"/>
                <w:b/>
                <w:bCs/>
              </w:rPr>
            </w:pPr>
            <w:r w:rsidRPr="00766FFF">
              <w:rPr>
                <w:b/>
                <w:bCs/>
              </w:rPr>
              <w:t>$</w:t>
            </w:r>
            <w:r w:rsidR="00B10316">
              <w:rPr>
                <w:b/>
                <w:bCs/>
              </w:rPr>
              <w:t xml:space="preserve"> 1,821.42</w:t>
            </w:r>
            <w:r w:rsidRPr="00766FFF">
              <w:rPr>
                <w:b/>
                <w:bCs/>
              </w:rPr>
              <w:t xml:space="preserve"> </w:t>
            </w:r>
          </w:p>
        </w:tc>
      </w:tr>
      <w:tr w:rsidR="00686581" w14:paraId="1E8E4520" w14:textId="77777777" w:rsidTr="00B66EFD">
        <w:trPr>
          <w:cnfStyle w:val="000000010000" w:firstRow="0" w:lastRow="0" w:firstColumn="0" w:lastColumn="0" w:oddVBand="0" w:evenVBand="0" w:oddHBand="0" w:evenHBand="1" w:firstRowFirstColumn="0" w:firstRowLastColumn="0" w:lastRowFirstColumn="0" w:lastRowLastColumn="0"/>
          <w:trHeight w:val="360"/>
        </w:trPr>
        <w:tc>
          <w:tcPr>
            <w:tcW w:w="3289" w:type="pct"/>
            <w:noWrap/>
            <w:hideMark/>
          </w:tcPr>
          <w:p w14:paraId="6523FEEB" w14:textId="77777777" w:rsidR="00F45418" w:rsidRPr="00766FFF" w:rsidRDefault="006F179F" w:rsidP="00766FFF">
            <w:pPr>
              <w:pStyle w:val="1MCBodyText0"/>
              <w:rPr>
                <w:rFonts w:ascii="Calibri" w:hAnsi="Calibri"/>
                <w:b/>
                <w:bCs/>
                <w:szCs w:val="24"/>
              </w:rPr>
            </w:pPr>
            <w:r w:rsidRPr="00766FFF">
              <w:rPr>
                <w:b/>
                <w:bCs/>
              </w:rPr>
              <w:t>Umbrella</w:t>
            </w:r>
          </w:p>
        </w:tc>
        <w:tc>
          <w:tcPr>
            <w:tcW w:w="1711" w:type="pct"/>
            <w:hideMark/>
          </w:tcPr>
          <w:p w14:paraId="30F76945" w14:textId="0B1E3792" w:rsidR="00F45418" w:rsidRPr="00766FFF" w:rsidRDefault="006F179F" w:rsidP="00B66EFD">
            <w:pPr>
              <w:pStyle w:val="1MCBodyText0"/>
              <w:ind w:right="172"/>
              <w:jc w:val="right"/>
              <w:rPr>
                <w:rFonts w:ascii="Calibri" w:hAnsi="Calibri"/>
                <w:b/>
                <w:bCs/>
              </w:rPr>
            </w:pPr>
            <w:r w:rsidRPr="00766FFF">
              <w:rPr>
                <w:b/>
                <w:bCs/>
              </w:rPr>
              <w:t>$</w:t>
            </w:r>
            <w:r w:rsidR="00B10316">
              <w:rPr>
                <w:b/>
                <w:bCs/>
              </w:rPr>
              <w:t xml:space="preserve"> 6,830.13</w:t>
            </w:r>
            <w:r w:rsidRPr="00766FFF">
              <w:rPr>
                <w:b/>
                <w:bCs/>
              </w:rPr>
              <w:t xml:space="preserve"> </w:t>
            </w:r>
          </w:p>
        </w:tc>
      </w:tr>
      <w:tr w:rsidR="00686581" w14:paraId="0D32440A" w14:textId="77777777" w:rsidTr="00B66EFD">
        <w:trPr>
          <w:cnfStyle w:val="000000100000" w:firstRow="0" w:lastRow="0" w:firstColumn="0" w:lastColumn="0" w:oddVBand="0" w:evenVBand="0" w:oddHBand="1" w:evenHBand="0" w:firstRowFirstColumn="0" w:firstRowLastColumn="0" w:lastRowFirstColumn="0" w:lastRowLastColumn="0"/>
          <w:trHeight w:val="360"/>
        </w:trPr>
        <w:tc>
          <w:tcPr>
            <w:tcW w:w="3289" w:type="pct"/>
            <w:noWrap/>
            <w:hideMark/>
          </w:tcPr>
          <w:p w14:paraId="24B1CC6D" w14:textId="77777777" w:rsidR="00F45418" w:rsidRDefault="006F179F" w:rsidP="00766FFF">
            <w:pPr>
              <w:pStyle w:val="1MCBodyText0"/>
              <w:rPr>
                <w:rFonts w:ascii="Calibri" w:hAnsi="Calibri"/>
              </w:rPr>
            </w:pPr>
            <w:r>
              <w:tab/>
              <w:t>Sub-total</w:t>
            </w:r>
          </w:p>
        </w:tc>
        <w:tc>
          <w:tcPr>
            <w:tcW w:w="1711" w:type="pct"/>
            <w:hideMark/>
          </w:tcPr>
          <w:p w14:paraId="53FC32B6" w14:textId="6E2F0B09" w:rsidR="00F45418" w:rsidRDefault="006F179F" w:rsidP="00B66EFD">
            <w:pPr>
              <w:pStyle w:val="1MCBodyText0"/>
              <w:ind w:right="172"/>
              <w:jc w:val="right"/>
              <w:rPr>
                <w:rFonts w:ascii="Calibri" w:hAnsi="Calibri"/>
              </w:rPr>
            </w:pPr>
            <w:r>
              <w:t>$</w:t>
            </w:r>
            <w:r w:rsidR="00B10316">
              <w:t xml:space="preserve"> 381,838.55</w:t>
            </w:r>
            <w:r>
              <w:t xml:space="preserve"> </w:t>
            </w:r>
          </w:p>
        </w:tc>
      </w:tr>
      <w:tr w:rsidR="00686581" w14:paraId="4E52555E" w14:textId="77777777" w:rsidTr="00B66EFD">
        <w:trPr>
          <w:cnfStyle w:val="000000010000" w:firstRow="0" w:lastRow="0" w:firstColumn="0" w:lastColumn="0" w:oddVBand="0" w:evenVBand="0" w:oddHBand="0" w:evenHBand="1" w:firstRowFirstColumn="0" w:firstRowLastColumn="0" w:lastRowFirstColumn="0" w:lastRowLastColumn="0"/>
          <w:trHeight w:val="360"/>
        </w:trPr>
        <w:tc>
          <w:tcPr>
            <w:tcW w:w="3289" w:type="pct"/>
            <w:noWrap/>
            <w:hideMark/>
          </w:tcPr>
          <w:p w14:paraId="5C68F7E4" w14:textId="77777777" w:rsidR="00F45418" w:rsidRPr="00766FFF" w:rsidRDefault="006F179F" w:rsidP="00766FFF">
            <w:pPr>
              <w:pStyle w:val="1MCBodyText0"/>
              <w:rPr>
                <w:rFonts w:ascii="Calibri" w:hAnsi="Calibri"/>
                <w:b/>
                <w:bCs/>
                <w:szCs w:val="24"/>
              </w:rPr>
            </w:pPr>
            <w:r w:rsidRPr="00766FFF">
              <w:rPr>
                <w:b/>
                <w:bCs/>
              </w:rPr>
              <w:t>Workers Compensation</w:t>
            </w:r>
          </w:p>
        </w:tc>
        <w:tc>
          <w:tcPr>
            <w:tcW w:w="1711" w:type="pct"/>
            <w:hideMark/>
          </w:tcPr>
          <w:p w14:paraId="41FAD1E0" w14:textId="66EA71CB" w:rsidR="00F45418" w:rsidRPr="00766FFF" w:rsidRDefault="006F179F" w:rsidP="00B66EFD">
            <w:pPr>
              <w:pStyle w:val="1MCBodyText0"/>
              <w:ind w:right="172"/>
              <w:jc w:val="right"/>
              <w:rPr>
                <w:rFonts w:ascii="Calibri" w:hAnsi="Calibri"/>
                <w:b/>
                <w:bCs/>
              </w:rPr>
            </w:pPr>
            <w:r w:rsidRPr="00766FFF">
              <w:rPr>
                <w:b/>
                <w:bCs/>
              </w:rPr>
              <w:t xml:space="preserve">$ </w:t>
            </w:r>
            <w:r w:rsidR="00B10316">
              <w:rPr>
                <w:b/>
                <w:bCs/>
              </w:rPr>
              <w:t>1</w:t>
            </w:r>
            <w:r w:rsidR="000239B1">
              <w:rPr>
                <w:b/>
                <w:bCs/>
              </w:rPr>
              <w:t>5</w:t>
            </w:r>
            <w:r w:rsidR="00B10316">
              <w:rPr>
                <w:b/>
                <w:bCs/>
              </w:rPr>
              <w:t>,</w:t>
            </w:r>
            <w:r w:rsidR="000239B1">
              <w:rPr>
                <w:b/>
                <w:bCs/>
              </w:rPr>
              <w:t>693</w:t>
            </w:r>
            <w:r w:rsidR="00B10316">
              <w:rPr>
                <w:b/>
                <w:bCs/>
              </w:rPr>
              <w:t>.00</w:t>
            </w:r>
          </w:p>
        </w:tc>
      </w:tr>
      <w:tr w:rsidR="00686581" w14:paraId="7EB504F7" w14:textId="77777777" w:rsidTr="00B66EFD">
        <w:trPr>
          <w:cnfStyle w:val="000000100000" w:firstRow="0" w:lastRow="0" w:firstColumn="0" w:lastColumn="0" w:oddVBand="0" w:evenVBand="0" w:oddHBand="1" w:evenHBand="0" w:firstRowFirstColumn="0" w:firstRowLastColumn="0" w:lastRowFirstColumn="0" w:lastRowLastColumn="0"/>
          <w:trHeight w:val="360"/>
        </w:trPr>
        <w:tc>
          <w:tcPr>
            <w:tcW w:w="3289" w:type="pct"/>
            <w:shd w:val="clear" w:color="auto" w:fill="BFBFBF" w:themeFill="background1" w:themeFillShade="BF"/>
            <w:noWrap/>
            <w:hideMark/>
          </w:tcPr>
          <w:p w14:paraId="47A1CC91" w14:textId="77777777" w:rsidR="00F45418" w:rsidRPr="00766FFF" w:rsidRDefault="006F179F" w:rsidP="00766FFF">
            <w:pPr>
              <w:pStyle w:val="1MCBodyText0"/>
              <w:rPr>
                <w:b/>
                <w:bCs/>
                <w:sz w:val="28"/>
              </w:rPr>
            </w:pPr>
            <w:r w:rsidRPr="00766FFF">
              <w:rPr>
                <w:b/>
                <w:bCs/>
                <w:sz w:val="28"/>
              </w:rPr>
              <w:t>Total Premium</w:t>
            </w:r>
          </w:p>
        </w:tc>
        <w:tc>
          <w:tcPr>
            <w:tcW w:w="1711" w:type="pct"/>
            <w:shd w:val="clear" w:color="auto" w:fill="BFBFBF" w:themeFill="background1" w:themeFillShade="BF"/>
            <w:hideMark/>
          </w:tcPr>
          <w:p w14:paraId="2531B337" w14:textId="73383EDD" w:rsidR="00F45418" w:rsidRPr="00766FFF" w:rsidRDefault="006F179F" w:rsidP="00B66EFD">
            <w:pPr>
              <w:pStyle w:val="1MCBodyText0"/>
              <w:ind w:right="172"/>
              <w:jc w:val="right"/>
              <w:rPr>
                <w:b/>
                <w:bCs/>
                <w:sz w:val="28"/>
              </w:rPr>
            </w:pPr>
            <w:r w:rsidRPr="00766FFF">
              <w:rPr>
                <w:b/>
                <w:bCs/>
                <w:sz w:val="28"/>
              </w:rPr>
              <w:t>$</w:t>
            </w:r>
            <w:r w:rsidR="00B10316">
              <w:rPr>
                <w:b/>
                <w:bCs/>
                <w:sz w:val="28"/>
              </w:rPr>
              <w:t xml:space="preserve"> 39</w:t>
            </w:r>
            <w:r w:rsidR="000239B1">
              <w:rPr>
                <w:b/>
                <w:bCs/>
                <w:sz w:val="28"/>
              </w:rPr>
              <w:t>7</w:t>
            </w:r>
            <w:r w:rsidR="00B10316">
              <w:rPr>
                <w:b/>
                <w:bCs/>
                <w:sz w:val="28"/>
              </w:rPr>
              <w:t>,</w:t>
            </w:r>
            <w:r w:rsidR="000239B1">
              <w:rPr>
                <w:b/>
                <w:bCs/>
                <w:sz w:val="28"/>
              </w:rPr>
              <w:t>531</w:t>
            </w:r>
            <w:r w:rsidR="00B10316">
              <w:rPr>
                <w:b/>
                <w:bCs/>
                <w:sz w:val="28"/>
              </w:rPr>
              <w:t>.55</w:t>
            </w:r>
            <w:r w:rsidRPr="00766FFF">
              <w:rPr>
                <w:b/>
                <w:bCs/>
                <w:sz w:val="28"/>
              </w:rPr>
              <w:t xml:space="preserve"> </w:t>
            </w:r>
          </w:p>
        </w:tc>
      </w:tr>
    </w:tbl>
    <w:p w14:paraId="018C7C95" w14:textId="77777777" w:rsidR="00F45418" w:rsidRDefault="00F45418" w:rsidP="00766FFF">
      <w:pPr>
        <w:pStyle w:val="2020BodyText"/>
      </w:pPr>
    </w:p>
    <w:p w14:paraId="7E348B7E" w14:textId="77777777" w:rsidR="00F45418" w:rsidRDefault="00F45418" w:rsidP="0096355B">
      <w:pPr>
        <w:pStyle w:val="1MCBodyText"/>
      </w:pPr>
    </w:p>
    <w:p w14:paraId="4B9C9843" w14:textId="66DE48A7" w:rsidR="00F45418" w:rsidRDefault="006F179F" w:rsidP="005A5DD6">
      <w:pPr>
        <w:pStyle w:val="2020SubHeader"/>
        <w:spacing w:before="0"/>
        <w:rPr>
          <w:color w:val="FF0000"/>
        </w:rPr>
      </w:pPr>
      <w:r>
        <w:t>Dividend Plan</w:t>
      </w:r>
      <w:r>
        <w:rPr>
          <w:noProof/>
        </w:rPr>
        <w:t xml:space="preserve"> </w:t>
      </w:r>
      <w:r>
        <w:rPr>
          <w:noProof/>
        </w:rPr>
        <mc:AlternateContent>
          <mc:Choice Requires="wps">
            <w:drawing>
              <wp:anchor distT="36576" distB="36576" distL="36576" distR="36576" simplePos="0" relativeHeight="251652608" behindDoc="0" locked="0" layoutInCell="1" allowOverlap="1" wp14:anchorId="233B314C" wp14:editId="729F5DCC">
                <wp:simplePos x="0" y="0"/>
                <wp:positionH relativeFrom="column">
                  <wp:posOffset>10160</wp:posOffset>
                </wp:positionH>
                <wp:positionV relativeFrom="paragraph">
                  <wp:posOffset>9062085</wp:posOffset>
                </wp:positionV>
                <wp:extent cx="7778750" cy="386715"/>
                <wp:effectExtent l="0" t="0" r="0" b="0"/>
                <wp:wrapNone/>
                <wp:docPr id="76" name="d9a5aeac-7669-4930-b305-bc0b4bf4c5d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0" cy="386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0E35337"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wps:txbx>
                      <wps:bodyPr rot="0" vertOverflow="clip" horzOverflow="clip"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B314C" id="d9a5aeac-7669-4930-b305-bc0b4bf4c5d9" o:spid="_x0000_s1031" type="#_x0000_t202" style="position:absolute;margin-left:.8pt;margin-top:713.55pt;width:612.5pt;height:30.45pt;z-index:2516526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" filled="f" stroked="f" strokecolor="black [0]" insetpen="t">
                <v:textbox inset="2.88pt,2.88pt,2.88pt,2.88pt">
                  <w:txbxContent>
                    <w:p w14:paraId="40E35337"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v:textbox>
              </v:shape>
            </w:pict>
          </mc:Fallback>
        </mc:AlternateContent>
      </w:r>
      <w:r>
        <w:rPr>
          <w:noProof/>
        </w:rPr>
        <mc:AlternateContent>
          <mc:Choice Requires="wps">
            <w:drawing>
              <wp:anchor distT="36576" distB="36576" distL="36576" distR="36576" simplePos="0" relativeHeight="251654656" behindDoc="0" locked="0" layoutInCell="1" allowOverlap="1" wp14:anchorId="30DEEB21" wp14:editId="5FE9CC62">
                <wp:simplePos x="0" y="0"/>
                <wp:positionH relativeFrom="column">
                  <wp:posOffset>10160</wp:posOffset>
                </wp:positionH>
                <wp:positionV relativeFrom="paragraph">
                  <wp:posOffset>9062085</wp:posOffset>
                </wp:positionV>
                <wp:extent cx="7778750" cy="386715"/>
                <wp:effectExtent l="0" t="0" r="0" b="0"/>
                <wp:wrapNone/>
                <wp:docPr id="77" name="7fac3710-d128-4a78-a88e-a4c69bcb4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0" cy="386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BFC4077"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wps:txbx>
                      <wps:bodyPr rot="0" vertOverflow="clip" horzOverflow="clip"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DEEB21" id="7fac3710-d128-4a78-a88e-a4c69bcb4901" o:spid="_x0000_s1032" type="#_x0000_t202" style="position:absolute;margin-left:.8pt;margin-top:713.55pt;width:612.5pt;height:30.45pt;z-index:2516546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" filled="f" stroked="f" strokecolor="black [0]" insetpen="t">
                <v:textbox inset="2.88pt,2.88pt,2.88pt,2.88pt">
                  <w:txbxContent>
                    <w:p w14:paraId="6BFC4077"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v:textbox>
              </v:shape>
            </w:pict>
          </mc:Fallback>
        </mc:AlternateContent>
      </w:r>
      <w:r>
        <w:rPr>
          <w:noProof/>
        </w:rPr>
        <mc:AlternateContent>
          <mc:Choice Requires="wps">
            <w:drawing>
              <wp:anchor distT="36576" distB="36576" distL="36576" distR="36576" simplePos="0" relativeHeight="251655680" behindDoc="0" locked="0" layoutInCell="1" allowOverlap="1" wp14:anchorId="72EF2581" wp14:editId="74E0673B">
                <wp:simplePos x="0" y="0"/>
                <wp:positionH relativeFrom="column">
                  <wp:posOffset>10160</wp:posOffset>
                </wp:positionH>
                <wp:positionV relativeFrom="paragraph">
                  <wp:posOffset>9062085</wp:posOffset>
                </wp:positionV>
                <wp:extent cx="7778750" cy="386715"/>
                <wp:effectExtent l="0" t="0" r="0" b="0"/>
                <wp:wrapNone/>
                <wp:docPr id="78" name="65cf5715-6438-43be-9877-69668aa231f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0" cy="386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7420D1E"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wps:txbx>
                      <wps:bodyPr rot="0" vertOverflow="clip" horzOverflow="clip"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EF2581" id="65cf5715-6438-43be-9877-69668aa231f7" o:spid="_x0000_s1033" type="#_x0000_t202" style="position:absolute;margin-left:.8pt;margin-top:713.55pt;width:612.5pt;height:30.45pt;z-index:2516556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" filled="f" stroked="f" strokecolor="black [0]" insetpen="t">
                <v:textbox inset="2.88pt,2.88pt,2.88pt,2.88pt">
                  <w:txbxContent>
                    <w:p w14:paraId="47420D1E"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v:textbox>
              </v:shape>
            </w:pict>
          </mc:Fallback>
        </mc:AlternateContent>
      </w:r>
      <w:r>
        <w:rPr>
          <w:noProof/>
        </w:rPr>
        <mc:AlternateContent>
          <mc:Choice Requires="wps">
            <w:drawing>
              <wp:anchor distT="36576" distB="36576" distL="36576" distR="36576" simplePos="0" relativeHeight="251656704" behindDoc="0" locked="0" layoutInCell="1" allowOverlap="1" wp14:anchorId="5B7EC1DE" wp14:editId="6138ED90">
                <wp:simplePos x="0" y="0"/>
                <wp:positionH relativeFrom="column">
                  <wp:posOffset>10160</wp:posOffset>
                </wp:positionH>
                <wp:positionV relativeFrom="paragraph">
                  <wp:posOffset>9062085</wp:posOffset>
                </wp:positionV>
                <wp:extent cx="7778750" cy="386715"/>
                <wp:effectExtent l="0" t="0" r="0" b="0"/>
                <wp:wrapNone/>
                <wp:docPr id="79" name="d98b26c0-ecc4-4b4b-92cd-353b168d2e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0" cy="386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BFE035A"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wps:txbx>
                      <wps:bodyPr rot="0" vertOverflow="clip" horzOverflow="clip"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7EC1DE" id="d98b26c0-ecc4-4b4b-92cd-353b168d2e80" o:spid="_x0000_s1034" type="#_x0000_t202" style="position:absolute;margin-left:.8pt;margin-top:713.55pt;width:612.5pt;height:30.45pt;z-index:2516567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" filled="f" stroked="f" strokecolor="black [0]" insetpen="t">
                <v:textbox inset="2.88pt,2.88pt,2.88pt,2.88pt">
                  <w:txbxContent>
                    <w:p w14:paraId="4BFE035A"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v:textbox>
              </v:shape>
            </w:pict>
          </mc:Fallback>
        </mc:AlternateContent>
      </w:r>
      <w:r>
        <w:rPr>
          <w:noProof/>
        </w:rPr>
        <mc:AlternateContent>
          <mc:Choice Requires="wps">
            <w:drawing>
              <wp:anchor distT="36576" distB="36576" distL="36576" distR="36576" simplePos="0" relativeHeight="251657728" behindDoc="0" locked="0" layoutInCell="1" allowOverlap="1" wp14:anchorId="28E0532B" wp14:editId="0DE5FDCC">
                <wp:simplePos x="0" y="0"/>
                <wp:positionH relativeFrom="column">
                  <wp:posOffset>10160</wp:posOffset>
                </wp:positionH>
                <wp:positionV relativeFrom="paragraph">
                  <wp:posOffset>9062085</wp:posOffset>
                </wp:positionV>
                <wp:extent cx="7778750" cy="386715"/>
                <wp:effectExtent l="0" t="0" r="0" b="0"/>
                <wp:wrapNone/>
                <wp:docPr id="80" name="b3170733-e3a5-4671-a1a9-cd0180bd3b3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0" cy="386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AD36A29"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wps:txbx>
                      <wps:bodyPr rot="0" vertOverflow="clip" horzOverflow="clip"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E0532B" id="b3170733-e3a5-4671-a1a9-cd0180bd3b3e" o:spid="_x0000_s1035" type="#_x0000_t202" style="position:absolute;margin-left:.8pt;margin-top:713.55pt;width:612.5pt;height:30.45pt;z-index:2516577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" filled="f" stroked="f" strokecolor="black [0]" insetpen="t">
                <v:textbox inset="2.88pt,2.88pt,2.88pt,2.88pt">
                  <w:txbxContent>
                    <w:p w14:paraId="6AD36A29" w14:textId="77777777" w:rsidR="00F45418" w:rsidRDefault="006F179F" w:rsidP="005A5DD6">
                      <w:pPr>
                        <w:widowControl w:val="0"/>
                        <w:jc w:val="center"/>
                        <w:rPr>
                          <w:color w:val="525252"/>
                          <w:spacing w:val="10"/>
                          <w:sz w:val="23"/>
                          <w:szCs w:val="23"/>
                        </w:rPr>
                      </w:pPr>
                      <w:r>
                        <w:rPr>
                          <w:color w:val="525252"/>
                          <w:spacing w:val="10"/>
                          <w:sz w:val="23"/>
                          <w:szCs w:val="23"/>
                        </w:rPr>
                        <w:t xml:space="preserve">Risk Management | Business Insurance | Employee Benefits | HR Services | 401K | Personal Insurance </w:t>
                      </w:r>
                    </w:p>
                  </w:txbxContent>
                </v:textbox>
              </v:shape>
            </w:pict>
          </mc:Fallback>
        </mc:AlternateContent>
      </w:r>
    </w:p>
    <w:tbl>
      <w:tblPr>
        <w:tblW w:w="10800" w:type="dxa"/>
        <w:tblLayout w:type="fixed"/>
        <w:tblLook w:val="04A0" w:firstRow="1" w:lastRow="0" w:firstColumn="1" w:lastColumn="0" w:noHBand="0" w:noVBand="1"/>
      </w:tblPr>
      <w:tblGrid>
        <w:gridCol w:w="1440"/>
        <w:gridCol w:w="9360"/>
      </w:tblGrid>
      <w:tr w:rsidR="005A5DD6" w14:paraId="79A368D4" w14:textId="77777777" w:rsidTr="00B66EFD">
        <w:trPr>
          <w:trHeight w:val="156"/>
        </w:trPr>
        <w:tc>
          <w:tcPr>
            <w:tcW w:w="1440" w:type="dxa"/>
            <w:tcBorders>
              <w:top w:val="single" w:sz="24" w:space="0" w:color="E2A92E"/>
              <w:left w:val="nil"/>
              <w:bottom w:val="nil"/>
              <w:right w:val="nil"/>
            </w:tcBorders>
            <w:noWrap/>
            <w:vAlign w:val="center"/>
            <w:hideMark/>
          </w:tcPr>
          <w:p w14:paraId="518A156F" w14:textId="759ED7BA" w:rsidR="00F45418" w:rsidRDefault="006F179F">
            <w:pPr>
              <w:pStyle w:val="1MCBodyText"/>
              <w:rPr>
                <w:color w:val="FFFFFF" w:themeColor="background1"/>
                <w:sz w:val="2"/>
                <w:szCs w:val="2"/>
              </w:rPr>
            </w:pPr>
            <w:proofErr w:type="gramStart"/>
            <w:r w:rsidRPr="009F2C93">
              <w:rPr>
                <w:color w:val="FFFFFF" w:themeColor="background1"/>
                <w:sz w:val="2"/>
                <w:szCs w:val="2"/>
              </w:rPr>
              <w:t>…..</w:t>
            </w:r>
            <w:proofErr w:type="gramEnd"/>
            <w:r w:rsidRPr="009F2C93">
              <w:rPr>
                <w:color w:val="FFFFFF" w:themeColor="background1"/>
                <w:sz w:val="2"/>
                <w:szCs w:val="2"/>
              </w:rPr>
              <w:t>dd</w:t>
            </w:r>
          </w:p>
        </w:tc>
        <w:tc>
          <w:tcPr>
            <w:tcW w:w="9360" w:type="dxa"/>
            <w:vAlign w:val="center"/>
          </w:tcPr>
          <w:p w14:paraId="39652E06" w14:textId="77777777" w:rsidR="00F45418" w:rsidRDefault="00F45418">
            <w:pPr>
              <w:pStyle w:val="1MCBodyText"/>
              <w:rPr>
                <w:sz w:val="2"/>
                <w:szCs w:val="2"/>
              </w:rPr>
            </w:pPr>
          </w:p>
        </w:tc>
      </w:tr>
      <w:tr w:rsidR="005A5DD6" w14:paraId="28400DC1" w14:textId="77777777" w:rsidTr="00B66EFD">
        <w:trPr>
          <w:trHeight w:val="802"/>
        </w:trPr>
        <w:tc>
          <w:tcPr>
            <w:tcW w:w="10800" w:type="dxa"/>
            <w:gridSpan w:val="2"/>
            <w:noWrap/>
            <w:vAlign w:val="center"/>
            <w:hideMark/>
          </w:tcPr>
          <w:p w14:paraId="0CF98641" w14:textId="1D6D55E4" w:rsidR="00F45418" w:rsidRDefault="00B10316" w:rsidP="00B66EFD">
            <w:pPr>
              <w:pStyle w:val="1MCBodyText"/>
              <w:ind w:left="-104"/>
            </w:pPr>
            <w:r>
              <w:t xml:space="preserve">7% Flat </w:t>
            </w:r>
            <w:r w:rsidR="006F179F">
              <w:t xml:space="preserve">Dividend </w:t>
            </w:r>
          </w:p>
          <w:p w14:paraId="5BA01B31" w14:textId="77777777" w:rsidR="00F45418" w:rsidRDefault="006F179F" w:rsidP="00B66EFD">
            <w:pPr>
              <w:pStyle w:val="1MCBodyText"/>
              <w:ind w:left="-104"/>
              <w:rPr>
                <w:i/>
                <w:sz w:val="18"/>
                <w:szCs w:val="18"/>
              </w:rPr>
            </w:pPr>
            <w:proofErr w:type="gramStart"/>
            <w:r>
              <w:rPr>
                <w:i/>
                <w:sz w:val="16"/>
              </w:rPr>
              <w:t>Workers</w:t>
            </w:r>
            <w:proofErr w:type="gramEnd"/>
            <w:r>
              <w:rPr>
                <w:i/>
                <w:sz w:val="16"/>
              </w:rPr>
              <w:t xml:space="preserve"> Compensation Dividends are payable pursuant to conditions determined by the Company Board of Directors and as made applicable to the Insurance Policy. It is illegal for any Insurer or Producer to guarantee the payment, timing or amount of future Dividends.</w:t>
            </w:r>
          </w:p>
        </w:tc>
      </w:tr>
    </w:tbl>
    <w:p w14:paraId="0594158F" w14:textId="77777777" w:rsidR="00F45418" w:rsidRDefault="00F45418" w:rsidP="00686581">
      <w:pPr>
        <w:pStyle w:val="NoSpacing"/>
        <w:ind w:firstLine="270"/>
        <w:sectPr w:rsidR="00F45418" w:rsidSect="008D798F">
          <w:pgSz w:w="12240" w:h="15840" w:code="1"/>
          <w:pgMar w:top="720" w:right="720" w:bottom="1440" w:left="720" w:header="720" w:footer="288" w:gutter="0"/>
          <w:cols w:space="720"/>
          <w:docGrid w:linePitch="360"/>
        </w:sectPr>
      </w:pPr>
    </w:p>
    <w:p w14:paraId="15C82638" w14:textId="47057DD2" w:rsidR="00F45418" w:rsidRDefault="006F179F" w:rsidP="008615B9">
      <w:pPr>
        <w:pStyle w:val="2020PageHeader"/>
      </w:pPr>
      <w:bookmarkStart w:id="6" w:name="_Toc141093273"/>
      <w:r>
        <w:lastRenderedPageBreak/>
        <w:t>Profile</w:t>
      </w:r>
      <w:bookmarkEnd w:id="6"/>
    </w:p>
    <w:tbl>
      <w:tblPr>
        <w:tblW w:w="10312" w:type="dxa"/>
        <w:tblCellMar>
          <w:left w:w="115" w:type="dxa"/>
          <w:right w:w="115" w:type="dxa"/>
        </w:tblCellMar>
        <w:tblLook w:val="04A0" w:firstRow="1" w:lastRow="0" w:firstColumn="1" w:lastColumn="0" w:noHBand="0" w:noVBand="1"/>
      </w:tblPr>
      <w:tblGrid>
        <w:gridCol w:w="3546"/>
        <w:gridCol w:w="2018"/>
        <w:gridCol w:w="1646"/>
        <w:gridCol w:w="1551"/>
        <w:gridCol w:w="1551"/>
      </w:tblGrid>
      <w:tr w:rsidR="0034590E" w14:paraId="5954BC78" w14:textId="77777777" w:rsidTr="0034590E">
        <w:trPr>
          <w:trHeight w:val="20"/>
        </w:trPr>
        <w:tc>
          <w:tcPr>
            <w:tcW w:w="1719" w:type="pct"/>
            <w:tcBorders>
              <w:top w:val="single" w:sz="24" w:space="0" w:color="E2A92E"/>
              <w:left w:val="nil"/>
              <w:bottom w:val="nil"/>
              <w:right w:val="nil"/>
            </w:tcBorders>
            <w:vAlign w:val="center"/>
            <w:hideMark/>
          </w:tcPr>
          <w:p w14:paraId="35120B95" w14:textId="77777777" w:rsidR="00F45418" w:rsidRDefault="006F179F">
            <w:pPr>
              <w:pStyle w:val="2020BodyText"/>
            </w:pPr>
            <w:r>
              <w:rPr>
                <w:color w:val="FFFFFF" w:themeColor="background1"/>
              </w:rPr>
              <w:t>..</w:t>
            </w:r>
          </w:p>
        </w:tc>
        <w:tc>
          <w:tcPr>
            <w:tcW w:w="978" w:type="pct"/>
            <w:vAlign w:val="center"/>
          </w:tcPr>
          <w:p w14:paraId="10532481" w14:textId="77777777" w:rsidR="00F45418" w:rsidRDefault="00F45418">
            <w:pPr>
              <w:pStyle w:val="2020BodyText"/>
            </w:pPr>
          </w:p>
        </w:tc>
        <w:tc>
          <w:tcPr>
            <w:tcW w:w="798" w:type="pct"/>
            <w:vAlign w:val="center"/>
          </w:tcPr>
          <w:p w14:paraId="60AC2661" w14:textId="77777777" w:rsidR="00F45418" w:rsidRDefault="00F45418">
            <w:pPr>
              <w:pStyle w:val="2020BodyText"/>
            </w:pPr>
          </w:p>
        </w:tc>
        <w:tc>
          <w:tcPr>
            <w:tcW w:w="752" w:type="pct"/>
            <w:vAlign w:val="center"/>
          </w:tcPr>
          <w:p w14:paraId="474935F3" w14:textId="77777777" w:rsidR="00F45418" w:rsidRDefault="00F45418">
            <w:pPr>
              <w:pStyle w:val="2020BodyText"/>
            </w:pPr>
          </w:p>
        </w:tc>
        <w:tc>
          <w:tcPr>
            <w:tcW w:w="752" w:type="pct"/>
          </w:tcPr>
          <w:p w14:paraId="5EA77588" w14:textId="77777777" w:rsidR="00F45418" w:rsidRDefault="00F45418">
            <w:pPr>
              <w:pStyle w:val="2020BodyText"/>
            </w:pPr>
          </w:p>
        </w:tc>
      </w:tr>
    </w:tbl>
    <w:p w14:paraId="3A6EFB66" w14:textId="77777777" w:rsidR="00F45418" w:rsidRDefault="00F45418" w:rsidP="00670A92">
      <w:pPr>
        <w:pStyle w:val="1MCBodyText"/>
      </w:pPr>
    </w:p>
    <w:p w14:paraId="57776250" w14:textId="77777777" w:rsidR="00F45418" w:rsidRDefault="00F45418" w:rsidP="00670A92">
      <w:pPr>
        <w:pStyle w:val="1MCBodyText"/>
      </w:pPr>
    </w:p>
    <w:tbl>
      <w:tblPr>
        <w:tblStyle w:val="Style1"/>
        <w:tblW w:w="1080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8"/>
        <w:gridCol w:w="7532"/>
      </w:tblGrid>
      <w:tr w:rsidR="00670A92" w14:paraId="515A4EB9" w14:textId="77777777" w:rsidTr="0059390B">
        <w:trPr>
          <w:trHeight w:val="648"/>
        </w:trPr>
        <w:tc>
          <w:tcPr>
            <w:tcW w:w="3268" w:type="dxa"/>
            <w:hideMark/>
          </w:tcPr>
          <w:p w14:paraId="1A036909" w14:textId="77777777" w:rsidR="00F45418" w:rsidRDefault="006F179F" w:rsidP="00670A92">
            <w:pPr>
              <w:pStyle w:val="1MCBodyText"/>
              <w:rPr>
                <w:b/>
              </w:rPr>
            </w:pPr>
            <w:r>
              <w:rPr>
                <w:rFonts w:cs="Arial"/>
                <w:b/>
              </w:rPr>
              <w:t>Mailing Address:</w:t>
            </w:r>
          </w:p>
        </w:tc>
        <w:tc>
          <w:tcPr>
            <w:tcW w:w="7532" w:type="dxa"/>
          </w:tcPr>
          <w:p w14:paraId="5692E128" w14:textId="5C44FC91" w:rsidR="00F45418" w:rsidRDefault="006F179F" w:rsidP="00670A92">
            <w:pPr>
              <w:pStyle w:val="1MCBodyText"/>
            </w:pPr>
            <w:r>
              <w:t>1436 Wheeler Road</w:t>
            </w:r>
          </w:p>
          <w:p w14:paraId="0FE14D2C" w14:textId="17208B76" w:rsidR="00F45418" w:rsidRDefault="006F179F" w:rsidP="00670A92">
            <w:pPr>
              <w:pStyle w:val="1MCBodyText"/>
            </w:pPr>
            <w:r>
              <w:t>Madison, WI 53704</w:t>
            </w:r>
          </w:p>
        </w:tc>
      </w:tr>
      <w:tr w:rsidR="00670A92" w14:paraId="400D1F4C" w14:textId="77777777" w:rsidTr="0059390B">
        <w:trPr>
          <w:trHeight w:val="648"/>
        </w:trPr>
        <w:tc>
          <w:tcPr>
            <w:tcW w:w="3268" w:type="dxa"/>
            <w:hideMark/>
          </w:tcPr>
          <w:p w14:paraId="2DDBBF8D" w14:textId="77777777" w:rsidR="00F45418" w:rsidRDefault="006F179F" w:rsidP="00670A92">
            <w:pPr>
              <w:pStyle w:val="1MCBodyText"/>
            </w:pPr>
            <w:r>
              <w:rPr>
                <w:b/>
              </w:rPr>
              <w:t xml:space="preserve">Federal Identification No: </w:t>
            </w:r>
          </w:p>
        </w:tc>
        <w:tc>
          <w:tcPr>
            <w:tcW w:w="7532" w:type="dxa"/>
          </w:tcPr>
          <w:p w14:paraId="62505D03" w14:textId="24C11161" w:rsidR="00F45418" w:rsidRDefault="00B10316" w:rsidP="00670A92">
            <w:pPr>
              <w:pStyle w:val="1MCBodyText"/>
            </w:pPr>
            <w:r>
              <w:t>39-1280276</w:t>
            </w:r>
          </w:p>
        </w:tc>
      </w:tr>
      <w:tr w:rsidR="00670A92" w14:paraId="34B35FDF" w14:textId="77777777" w:rsidTr="0059390B">
        <w:trPr>
          <w:trHeight w:val="648"/>
        </w:trPr>
        <w:tc>
          <w:tcPr>
            <w:tcW w:w="3268" w:type="dxa"/>
            <w:hideMark/>
          </w:tcPr>
          <w:p w14:paraId="701F2120" w14:textId="77777777" w:rsidR="00F45418" w:rsidRDefault="006F179F" w:rsidP="00670A92">
            <w:pPr>
              <w:pStyle w:val="1MCBodyText"/>
              <w:rPr>
                <w:b/>
              </w:rPr>
            </w:pPr>
            <w:r>
              <w:rPr>
                <w:b/>
              </w:rPr>
              <w:t>Business Type:</w:t>
            </w:r>
          </w:p>
        </w:tc>
        <w:tc>
          <w:tcPr>
            <w:tcW w:w="7532" w:type="dxa"/>
          </w:tcPr>
          <w:p w14:paraId="7546B5A5" w14:textId="4B74BCA2" w:rsidR="00F45418" w:rsidRDefault="00B10316" w:rsidP="00670A92">
            <w:pPr>
              <w:pStyle w:val="1MCBodyText"/>
            </w:pPr>
            <w:r>
              <w:t>Corporation</w:t>
            </w:r>
          </w:p>
        </w:tc>
      </w:tr>
    </w:tbl>
    <w:p w14:paraId="6071BB43" w14:textId="77777777" w:rsidR="00F45418" w:rsidRDefault="00F45418" w:rsidP="00670A92">
      <w:pPr>
        <w:pStyle w:val="1MCBodyText"/>
      </w:pPr>
    </w:p>
    <w:p w14:paraId="0629DD99" w14:textId="77777777" w:rsidR="00F45418" w:rsidRPr="006522A4" w:rsidRDefault="006F179F" w:rsidP="009974C0">
      <w:pPr>
        <w:pStyle w:val="2020SubHeader"/>
      </w:pPr>
      <w:r w:rsidRPr="006522A4">
        <w:t>Management, Officers, Partners, Principals</w:t>
      </w:r>
    </w:p>
    <w:tbl>
      <w:tblPr>
        <w:tblStyle w:val="2022Table"/>
        <w:tblW w:w="10800" w:type="dxa"/>
        <w:tblLayout w:type="fixed"/>
        <w:tblLook w:val="04A0" w:firstRow="1" w:lastRow="0" w:firstColumn="1" w:lastColumn="0" w:noHBand="0" w:noVBand="1"/>
      </w:tblPr>
      <w:tblGrid>
        <w:gridCol w:w="5400"/>
        <w:gridCol w:w="5400"/>
      </w:tblGrid>
      <w:tr w:rsidR="00670A92" w14:paraId="2353D7AF" w14:textId="77777777" w:rsidTr="00DB4F1D">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400" w:type="dxa"/>
            <w:hideMark/>
          </w:tcPr>
          <w:p w14:paraId="0F26EB69" w14:textId="77777777" w:rsidR="00F45418" w:rsidRDefault="006F179F" w:rsidP="009974C0">
            <w:pPr>
              <w:pStyle w:val="1MCBodyText"/>
            </w:pPr>
            <w:r>
              <w:t>Name</w:t>
            </w:r>
          </w:p>
        </w:tc>
        <w:tc>
          <w:tcPr>
            <w:tcW w:w="5400" w:type="dxa"/>
            <w:hideMark/>
          </w:tcPr>
          <w:p w14:paraId="6321D0CB" w14:textId="77777777" w:rsidR="00F45418" w:rsidRDefault="006F179F" w:rsidP="009974C0">
            <w:pPr>
              <w:pStyle w:val="1MCBodyText"/>
              <w:cnfStyle w:val="100000000000" w:firstRow="1" w:lastRow="0" w:firstColumn="0" w:lastColumn="0" w:oddVBand="0" w:evenVBand="0" w:oddHBand="0" w:evenHBand="0" w:firstRowFirstColumn="0" w:firstRowLastColumn="0" w:lastRowFirstColumn="0" w:lastRowLastColumn="0"/>
            </w:pPr>
            <w:r>
              <w:t>Title</w:t>
            </w:r>
          </w:p>
        </w:tc>
      </w:tr>
      <w:tr w:rsidR="00670A92" w14:paraId="74A85D34" w14:textId="77777777" w:rsidTr="00DB4F1D">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400" w:type="dxa"/>
            <w:hideMark/>
          </w:tcPr>
          <w:p w14:paraId="6286298B" w14:textId="467E8F6A" w:rsidR="00F45418" w:rsidRPr="006522A4" w:rsidRDefault="006F179F" w:rsidP="006522A4">
            <w:pPr>
              <w:pStyle w:val="1MCBodyText"/>
              <w:rPr>
                <w:rFonts w:cs="Arial"/>
              </w:rPr>
            </w:pPr>
            <w:r>
              <w:rPr>
                <w:rFonts w:cs="Arial"/>
              </w:rPr>
              <w:t xml:space="preserve"> </w:t>
            </w:r>
            <w:r w:rsidR="0059390B">
              <w:rPr>
                <w:rFonts w:cs="Arial"/>
              </w:rPr>
              <w:t>Tom Martin</w:t>
            </w:r>
          </w:p>
        </w:tc>
        <w:tc>
          <w:tcPr>
            <w:tcW w:w="5400" w:type="dxa"/>
          </w:tcPr>
          <w:p w14:paraId="4FF49296" w14:textId="2E7CB49F" w:rsidR="00F45418" w:rsidRDefault="0059390B" w:rsidP="006522A4">
            <w:pPr>
              <w:pStyle w:val="1MCBodyText"/>
              <w:cnfStyle w:val="000000100000" w:firstRow="0" w:lastRow="0" w:firstColumn="0" w:lastColumn="0" w:oddVBand="0" w:evenVBand="0" w:oddHBand="1" w:evenHBand="0" w:firstRowFirstColumn="0" w:firstRowLastColumn="0" w:lastRowFirstColumn="0" w:lastRowLastColumn="0"/>
            </w:pPr>
            <w:r>
              <w:t>Property Manager</w:t>
            </w:r>
          </w:p>
        </w:tc>
      </w:tr>
    </w:tbl>
    <w:p w14:paraId="30D4463D" w14:textId="77777777" w:rsidR="00F45418" w:rsidRDefault="00F45418" w:rsidP="00670A92">
      <w:pPr>
        <w:pStyle w:val="1MCBodyText"/>
        <w:sectPr w:rsidR="00F45418" w:rsidSect="0069720C">
          <w:pgSz w:w="12240" w:h="15840" w:code="1"/>
          <w:pgMar w:top="720" w:right="720" w:bottom="1440" w:left="720" w:header="720" w:footer="288" w:gutter="0"/>
          <w:cols w:space="720"/>
          <w:docGrid w:linePitch="360"/>
        </w:sectPr>
      </w:pPr>
    </w:p>
    <w:p w14:paraId="41EB34E3" w14:textId="154D373D" w:rsidR="00F45418" w:rsidRDefault="006F179F" w:rsidP="000F7338">
      <w:pPr>
        <w:pStyle w:val="2020PageHeader"/>
      </w:pPr>
      <w:bookmarkStart w:id="7" w:name="_Toc141093274"/>
      <w:r>
        <w:lastRenderedPageBreak/>
        <w:t>Named Insureds &amp; Locations</w:t>
      </w:r>
      <w:bookmarkEnd w:id="7"/>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FA7D67" w14:paraId="0EA969A9" w14:textId="77777777" w:rsidTr="00FA7D67">
        <w:trPr>
          <w:gridAfter w:val="1"/>
          <w:wAfter w:w="227" w:type="pct"/>
          <w:trHeight w:val="20"/>
        </w:trPr>
        <w:tc>
          <w:tcPr>
            <w:tcW w:w="1642" w:type="pct"/>
            <w:tcBorders>
              <w:top w:val="single" w:sz="24" w:space="0" w:color="E2A92E"/>
              <w:left w:val="nil"/>
              <w:bottom w:val="nil"/>
              <w:right w:val="nil"/>
            </w:tcBorders>
            <w:vAlign w:val="center"/>
            <w:hideMark/>
          </w:tcPr>
          <w:p w14:paraId="10FADA0E" w14:textId="77777777" w:rsidR="00F45418" w:rsidRDefault="006F179F">
            <w:pPr>
              <w:pStyle w:val="2020BodyText"/>
            </w:pPr>
            <w:r>
              <w:rPr>
                <w:color w:val="FFFFFF" w:themeColor="background1"/>
              </w:rPr>
              <w:t>..</w:t>
            </w:r>
          </w:p>
        </w:tc>
        <w:tc>
          <w:tcPr>
            <w:tcW w:w="934" w:type="pct"/>
            <w:gridSpan w:val="2"/>
            <w:vAlign w:val="center"/>
          </w:tcPr>
          <w:p w14:paraId="028BF713" w14:textId="77777777" w:rsidR="00F45418" w:rsidRDefault="00F45418">
            <w:pPr>
              <w:pStyle w:val="2020BodyText"/>
            </w:pPr>
          </w:p>
        </w:tc>
        <w:tc>
          <w:tcPr>
            <w:tcW w:w="762" w:type="pct"/>
            <w:gridSpan w:val="2"/>
            <w:vAlign w:val="center"/>
          </w:tcPr>
          <w:p w14:paraId="4E9238EB" w14:textId="77777777" w:rsidR="00F45418" w:rsidRDefault="00F45418">
            <w:pPr>
              <w:pStyle w:val="2020BodyText"/>
            </w:pPr>
          </w:p>
        </w:tc>
        <w:tc>
          <w:tcPr>
            <w:tcW w:w="718" w:type="pct"/>
            <w:vAlign w:val="center"/>
          </w:tcPr>
          <w:p w14:paraId="5A9E5EDF" w14:textId="77777777" w:rsidR="00F45418" w:rsidRDefault="00F45418">
            <w:pPr>
              <w:pStyle w:val="2020BodyText"/>
            </w:pPr>
          </w:p>
        </w:tc>
        <w:tc>
          <w:tcPr>
            <w:tcW w:w="718" w:type="pct"/>
            <w:gridSpan w:val="2"/>
          </w:tcPr>
          <w:p w14:paraId="08AA7725" w14:textId="77777777" w:rsidR="00F45418" w:rsidRDefault="00F45418">
            <w:pPr>
              <w:pStyle w:val="2020BodyText"/>
            </w:pPr>
          </w:p>
        </w:tc>
      </w:tr>
      <w:tr w:rsidR="00FA7D67" w14:paraId="0FD5B0DE" w14:textId="77777777" w:rsidTr="00FA7D67">
        <w:trPr>
          <w:trHeight w:val="432"/>
        </w:trPr>
        <w:tc>
          <w:tcPr>
            <w:tcW w:w="2065" w:type="pct"/>
            <w:gridSpan w:val="2"/>
            <w:tcBorders>
              <w:top w:val="single" w:sz="2" w:space="0" w:color="31353E"/>
              <w:left w:val="nil"/>
              <w:bottom w:val="nil"/>
              <w:right w:val="nil"/>
            </w:tcBorders>
            <w:vAlign w:val="center"/>
            <w:hideMark/>
          </w:tcPr>
          <w:p w14:paraId="14473A1C" w14:textId="77777777" w:rsidR="00F45418" w:rsidRDefault="006F179F">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0B8D031D" w14:textId="77777777" w:rsidR="00F45418" w:rsidRDefault="006F179F">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3BBD3931" w14:textId="77777777" w:rsidR="00F45418" w:rsidRDefault="006F179F">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6547D57B" w14:textId="77777777" w:rsidR="00F45418" w:rsidRDefault="006F179F">
            <w:pPr>
              <w:pStyle w:val="2020BodyText"/>
              <w:jc w:val="center"/>
              <w:rPr>
                <w:rFonts w:ascii="Calibri Light" w:hAnsi="Calibri Light" w:cs="Calibri Light"/>
              </w:rPr>
            </w:pPr>
            <w:r>
              <w:rPr>
                <w:rFonts w:ascii="Calibri Light" w:hAnsi="Calibri Light" w:cs="Calibri Light"/>
              </w:rPr>
              <w:t>Expiration Date</w:t>
            </w:r>
          </w:p>
        </w:tc>
      </w:tr>
      <w:tr w:rsidR="00FA7D67" w14:paraId="64E1EAE3" w14:textId="77777777" w:rsidTr="00FA7D67">
        <w:trPr>
          <w:trHeight w:val="288"/>
        </w:trPr>
        <w:tc>
          <w:tcPr>
            <w:tcW w:w="2065" w:type="pct"/>
            <w:gridSpan w:val="2"/>
            <w:tcBorders>
              <w:top w:val="nil"/>
              <w:left w:val="nil"/>
              <w:bottom w:val="single" w:sz="2" w:space="0" w:color="31353E"/>
              <w:right w:val="nil"/>
            </w:tcBorders>
            <w:vAlign w:val="center"/>
            <w:hideMark/>
          </w:tcPr>
          <w:p w14:paraId="13EEFEAE" w14:textId="77777777" w:rsidR="00F45418" w:rsidRDefault="006F179F">
            <w:pPr>
              <w:pStyle w:val="1MCBodyText"/>
              <w:jc w:val="center"/>
              <w:rPr>
                <w:rFonts w:asciiTheme="minorHAnsi" w:hAnsiTheme="minorHAnsi" w:cstheme="minorHAnsi"/>
                <w:b/>
                <w:bCs/>
                <w:sz w:val="20"/>
                <w:szCs w:val="22"/>
              </w:rPr>
            </w:pPr>
            <w:r>
              <w:rPr>
                <w:rFonts w:asciiTheme="minorHAnsi" w:hAnsiTheme="minorHAnsi" w:cstheme="minorHAnsi"/>
                <w:b/>
                <w:bCs/>
                <w:sz w:val="20"/>
              </w:rPr>
              <w:t>Owners Insurance Company</w:t>
            </w:r>
          </w:p>
        </w:tc>
        <w:tc>
          <w:tcPr>
            <w:tcW w:w="1135" w:type="pct"/>
            <w:gridSpan w:val="2"/>
            <w:tcBorders>
              <w:top w:val="nil"/>
              <w:left w:val="nil"/>
              <w:bottom w:val="single" w:sz="2" w:space="0" w:color="31353E"/>
              <w:right w:val="nil"/>
            </w:tcBorders>
            <w:vAlign w:val="center"/>
            <w:hideMark/>
          </w:tcPr>
          <w:p w14:paraId="52AD1E5E" w14:textId="77777777"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t>61933485</w:t>
            </w:r>
          </w:p>
        </w:tc>
        <w:tc>
          <w:tcPr>
            <w:tcW w:w="887" w:type="pct"/>
            <w:gridSpan w:val="3"/>
            <w:tcBorders>
              <w:top w:val="nil"/>
              <w:left w:val="nil"/>
              <w:bottom w:val="single" w:sz="2" w:space="0" w:color="31353E"/>
              <w:right w:val="nil"/>
            </w:tcBorders>
            <w:vAlign w:val="center"/>
            <w:hideMark/>
          </w:tcPr>
          <w:p w14:paraId="5672EF16" w14:textId="2407CECE"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“7/1/2023”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07.01.2023</w:t>
            </w:r>
            <w:r>
              <w:rPr>
                <w:rFonts w:asciiTheme="minorHAnsi" w:hAnsiTheme="minorHAnsi" w:cstheme="minorHAnsi"/>
                <w:b/>
                <w:bCs/>
                <w:sz w:val="20"/>
              </w:rPr>
              <w:fldChar w:fldCharType="end"/>
            </w:r>
          </w:p>
        </w:tc>
        <w:tc>
          <w:tcPr>
            <w:tcW w:w="913" w:type="pct"/>
            <w:gridSpan w:val="2"/>
            <w:tcBorders>
              <w:top w:val="nil"/>
              <w:left w:val="nil"/>
              <w:bottom w:val="single" w:sz="2" w:space="0" w:color="31353E"/>
              <w:right w:val="nil"/>
            </w:tcBorders>
            <w:vAlign w:val="center"/>
            <w:hideMark/>
          </w:tcPr>
          <w:p w14:paraId="124B1143" w14:textId="68D0266E"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“7/1/2024 ”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07.01.2024</w:t>
            </w:r>
            <w:r>
              <w:rPr>
                <w:rFonts w:asciiTheme="minorHAnsi" w:hAnsiTheme="minorHAnsi" w:cstheme="minorHAnsi"/>
                <w:b/>
                <w:bCs/>
                <w:sz w:val="20"/>
              </w:rPr>
              <w:fldChar w:fldCharType="end"/>
            </w:r>
          </w:p>
        </w:tc>
      </w:tr>
    </w:tbl>
    <w:p w14:paraId="616D3171" w14:textId="77777777" w:rsidR="00F45418" w:rsidRDefault="006F179F" w:rsidP="000F5104">
      <w:pPr>
        <w:pStyle w:val="2020SubHeader"/>
      </w:pPr>
      <w:r>
        <w:t>First Named Insured</w:t>
      </w:r>
    </w:p>
    <w:p w14:paraId="350E98D0" w14:textId="446E0414" w:rsidR="00F45418" w:rsidRDefault="006F179F" w:rsidP="004E0C4A">
      <w:pPr>
        <w:pStyle w:val="1MCBodyText"/>
      </w:pPr>
      <w:r>
        <w:t>Cherokee Garden Condominium Homes</w:t>
      </w:r>
      <w:r w:rsidR="0059390B">
        <w:t>,</w:t>
      </w:r>
      <w:r>
        <w:t xml:space="preserve"> Inc</w:t>
      </w:r>
      <w:r w:rsidR="0059390B">
        <w:t>.</w:t>
      </w:r>
    </w:p>
    <w:p w14:paraId="0C093876" w14:textId="35D65CFD" w:rsidR="00F45418" w:rsidRDefault="006F179F" w:rsidP="000F5104">
      <w:pPr>
        <w:pStyle w:val="2020SubHeader"/>
      </w:pPr>
      <w:r>
        <w:t>Additional Named Insureds</w:t>
      </w:r>
    </w:p>
    <w:p w14:paraId="07D672B2" w14:textId="01C940FC" w:rsidR="00B10316" w:rsidRDefault="00B10316" w:rsidP="003341ED">
      <w:pPr>
        <w:pStyle w:val="1MCBodyText"/>
        <w:rPr>
          <w:noProof/>
        </w:rPr>
      </w:pPr>
      <w:r>
        <w:rPr>
          <w:noProof/>
        </w:rPr>
        <w:t>None on File</w:t>
      </w:r>
    </w:p>
    <w:p w14:paraId="03A63FED" w14:textId="5D9A4155" w:rsidR="00F45418" w:rsidRPr="00823E7A" w:rsidRDefault="006F179F" w:rsidP="003341ED">
      <w:pPr>
        <w:pStyle w:val="2020SubHeader"/>
      </w:pPr>
      <w:r w:rsidRPr="00823E7A">
        <w:rPr>
          <w:rStyle w:val="2020SubHeaderChar"/>
          <w:b/>
          <w:iCs/>
        </w:rPr>
        <w:t>Location Schedule</w:t>
      </w:r>
    </w:p>
    <w:tbl>
      <w:tblPr>
        <w:tblW w:w="10800" w:type="dxa"/>
        <w:tblLayout w:type="fixed"/>
        <w:tblLook w:val="04A0" w:firstRow="1" w:lastRow="0" w:firstColumn="1" w:lastColumn="0" w:noHBand="0" w:noVBand="1"/>
      </w:tblPr>
      <w:tblGrid>
        <w:gridCol w:w="1341"/>
        <w:gridCol w:w="1280"/>
        <w:gridCol w:w="4086"/>
        <w:gridCol w:w="4093"/>
      </w:tblGrid>
      <w:tr w:rsidR="004E0C4A" w14:paraId="59537AB6" w14:textId="77777777" w:rsidTr="00B10316">
        <w:trPr>
          <w:trHeight w:val="432"/>
          <w:tblHeader/>
        </w:trPr>
        <w:tc>
          <w:tcPr>
            <w:tcW w:w="1341" w:type="dxa"/>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1BEF1448" w14:textId="2738B0AE" w:rsidR="00F45418" w:rsidRPr="000F5104" w:rsidRDefault="006F179F" w:rsidP="000F5104">
            <w:pPr>
              <w:pStyle w:val="1MCBodyText"/>
            </w:pPr>
            <w:r w:rsidRPr="000F5104">
              <w:rPr>
                <w:rFonts w:asciiTheme="minorHAnsi" w:hAnsiTheme="minorHAnsi"/>
                <w:b/>
                <w:color w:val="FFFFFF" w:themeColor="background1"/>
              </w:rPr>
              <w:t>Location Number</w:t>
            </w:r>
          </w:p>
        </w:tc>
        <w:tc>
          <w:tcPr>
            <w:tcW w:w="1280" w:type="dxa"/>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3DE9D5F0" w14:textId="18BE7AED" w:rsidR="00F45418" w:rsidRPr="000F5104" w:rsidRDefault="006F179F" w:rsidP="000F5104">
            <w:pPr>
              <w:pStyle w:val="1MCBodyText"/>
            </w:pPr>
            <w:r w:rsidRPr="000F5104">
              <w:rPr>
                <w:rFonts w:asciiTheme="minorHAnsi" w:hAnsiTheme="minorHAnsi"/>
                <w:b/>
                <w:color w:val="FFFFFF" w:themeColor="background1"/>
              </w:rPr>
              <w:t>Building Number</w:t>
            </w:r>
          </w:p>
        </w:tc>
        <w:tc>
          <w:tcPr>
            <w:tcW w:w="4086" w:type="dxa"/>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EC1327A" w14:textId="77777777" w:rsidR="00F45418" w:rsidRPr="000F5104" w:rsidRDefault="006F179F" w:rsidP="000F5104">
            <w:pPr>
              <w:pStyle w:val="1MCBodyText"/>
            </w:pPr>
            <w:r w:rsidRPr="000F5104">
              <w:rPr>
                <w:rFonts w:asciiTheme="minorHAnsi" w:hAnsiTheme="minorHAnsi"/>
                <w:b/>
                <w:color w:val="FFFFFF" w:themeColor="background1"/>
              </w:rPr>
              <w:t>Address</w:t>
            </w:r>
          </w:p>
        </w:tc>
        <w:tc>
          <w:tcPr>
            <w:tcW w:w="4093" w:type="dxa"/>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hideMark/>
          </w:tcPr>
          <w:p w14:paraId="64BA4770" w14:textId="77777777" w:rsidR="00F45418" w:rsidRPr="000F5104" w:rsidRDefault="006F179F" w:rsidP="000F5104">
            <w:pPr>
              <w:pStyle w:val="1MCBodyText"/>
            </w:pPr>
            <w:r w:rsidRPr="000F5104">
              <w:rPr>
                <w:rFonts w:asciiTheme="minorHAnsi" w:hAnsiTheme="minorHAnsi"/>
                <w:b/>
                <w:color w:val="FFFFFF" w:themeColor="background1"/>
              </w:rPr>
              <w:t>Building Use or Occupancy</w:t>
            </w:r>
          </w:p>
        </w:tc>
      </w:tr>
      <w:tr w:rsidR="009776B3" w:rsidRPr="00E86B4B" w14:paraId="53C63CD0"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6A3CFC9" w14:textId="77777777" w:rsidR="00F45418" w:rsidRPr="00E86B4B" w:rsidRDefault="006F179F" w:rsidP="003D5FAC">
            <w:pPr>
              <w:pStyle w:val="1MCBodyText"/>
              <w:jc w:val="center"/>
            </w:pPr>
            <w:r>
              <w:t>1</w:t>
            </w:r>
          </w:p>
        </w:tc>
        <w:tc>
          <w:tcPr>
            <w:tcW w:w="1280" w:type="dxa"/>
            <w:tcBorders>
              <w:top w:val="single" w:sz="4" w:space="0" w:color="D9D9D9"/>
              <w:left w:val="single" w:sz="4" w:space="0" w:color="D9D9D9"/>
              <w:bottom w:val="single" w:sz="4" w:space="0" w:color="D9D9D9"/>
              <w:right w:val="single" w:sz="4" w:space="0" w:color="D9D9D9"/>
            </w:tcBorders>
            <w:vAlign w:val="center"/>
          </w:tcPr>
          <w:p w14:paraId="756708F1"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23E93FFB" w14:textId="4B9F398D" w:rsidR="00B10316" w:rsidRDefault="00B10316" w:rsidP="0041676F">
            <w:pPr>
              <w:pStyle w:val="1MCBodyText"/>
              <w:rPr>
                <w:noProof/>
              </w:rPr>
            </w:pPr>
            <w:r>
              <w:rPr>
                <w:noProof/>
              </w:rPr>
              <w:t>17-25 Golf Course Rd</w:t>
            </w:r>
            <w:r w:rsidR="0059390B">
              <w:rPr>
                <w:noProof/>
              </w:rPr>
              <w:t>.</w:t>
            </w:r>
          </w:p>
          <w:p w14:paraId="7A3F8FC3" w14:textId="521B0EFA"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737B1449" w14:textId="77777777" w:rsidR="00F45418" w:rsidRPr="00E86B4B" w:rsidRDefault="006F179F" w:rsidP="00C05867">
            <w:pPr>
              <w:pStyle w:val="1MCBodyText"/>
            </w:pPr>
            <w:r>
              <w:t>Condo</w:t>
            </w:r>
          </w:p>
        </w:tc>
      </w:tr>
      <w:tr w:rsidR="009776B3" w:rsidRPr="00E86B4B" w14:paraId="70E1724D"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717E0FC" w14:textId="77777777" w:rsidR="00F45418" w:rsidRPr="00E86B4B" w:rsidRDefault="006F179F" w:rsidP="003D5FAC">
            <w:pPr>
              <w:pStyle w:val="1MCBodyText"/>
              <w:jc w:val="center"/>
            </w:pPr>
            <w:r>
              <w:t>2</w:t>
            </w:r>
          </w:p>
        </w:tc>
        <w:tc>
          <w:tcPr>
            <w:tcW w:w="1280" w:type="dxa"/>
            <w:tcBorders>
              <w:top w:val="single" w:sz="4" w:space="0" w:color="D9D9D9"/>
              <w:left w:val="single" w:sz="4" w:space="0" w:color="D9D9D9"/>
              <w:bottom w:val="single" w:sz="4" w:space="0" w:color="D9D9D9"/>
              <w:right w:val="single" w:sz="4" w:space="0" w:color="D9D9D9"/>
            </w:tcBorders>
            <w:vAlign w:val="center"/>
          </w:tcPr>
          <w:p w14:paraId="6A1F1330"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39243A83" w14:textId="366FA3B3" w:rsidR="00B10316" w:rsidRDefault="00B10316" w:rsidP="0041676F">
            <w:pPr>
              <w:pStyle w:val="1MCBodyText"/>
              <w:rPr>
                <w:noProof/>
              </w:rPr>
            </w:pPr>
            <w:r>
              <w:rPr>
                <w:noProof/>
              </w:rPr>
              <w:t>33-41 Golf Course Rd</w:t>
            </w:r>
            <w:r w:rsidR="0059390B">
              <w:rPr>
                <w:noProof/>
              </w:rPr>
              <w:t>.</w:t>
            </w:r>
          </w:p>
          <w:p w14:paraId="5F28B487" w14:textId="27C89D40"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7A28552" w14:textId="77777777" w:rsidR="00F45418" w:rsidRPr="00E86B4B" w:rsidRDefault="006F179F" w:rsidP="00C05867">
            <w:pPr>
              <w:pStyle w:val="1MCBodyText"/>
            </w:pPr>
            <w:r>
              <w:t>Condo</w:t>
            </w:r>
          </w:p>
        </w:tc>
      </w:tr>
      <w:tr w:rsidR="009776B3" w:rsidRPr="00E86B4B" w14:paraId="635FAE6B"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13EAFA2C" w14:textId="77777777" w:rsidR="00F45418" w:rsidRPr="00E86B4B" w:rsidRDefault="006F179F" w:rsidP="003D5FAC">
            <w:pPr>
              <w:pStyle w:val="1MCBodyText"/>
              <w:jc w:val="center"/>
            </w:pPr>
            <w:r>
              <w:t>3</w:t>
            </w:r>
          </w:p>
        </w:tc>
        <w:tc>
          <w:tcPr>
            <w:tcW w:w="1280" w:type="dxa"/>
            <w:tcBorders>
              <w:top w:val="single" w:sz="4" w:space="0" w:color="D9D9D9"/>
              <w:left w:val="single" w:sz="4" w:space="0" w:color="D9D9D9"/>
              <w:bottom w:val="single" w:sz="4" w:space="0" w:color="D9D9D9"/>
              <w:right w:val="single" w:sz="4" w:space="0" w:color="D9D9D9"/>
            </w:tcBorders>
            <w:vAlign w:val="center"/>
          </w:tcPr>
          <w:p w14:paraId="388C29C0"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21F62FE" w14:textId="73E7DCD2" w:rsidR="00B10316" w:rsidRDefault="00B10316" w:rsidP="0041676F">
            <w:pPr>
              <w:pStyle w:val="1MCBodyText"/>
              <w:rPr>
                <w:noProof/>
              </w:rPr>
            </w:pPr>
            <w:r>
              <w:rPr>
                <w:noProof/>
              </w:rPr>
              <w:t>49-57 Golf Course Rd</w:t>
            </w:r>
            <w:r w:rsidR="0059390B">
              <w:rPr>
                <w:noProof/>
              </w:rPr>
              <w:t>.</w:t>
            </w:r>
          </w:p>
          <w:p w14:paraId="1BBDA298" w14:textId="0674A0B6"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5513603C" w14:textId="77777777" w:rsidR="00F45418" w:rsidRPr="00E86B4B" w:rsidRDefault="006F179F" w:rsidP="00C05867">
            <w:pPr>
              <w:pStyle w:val="1MCBodyText"/>
            </w:pPr>
            <w:r>
              <w:t>Condo</w:t>
            </w:r>
          </w:p>
        </w:tc>
      </w:tr>
      <w:tr w:rsidR="009776B3" w:rsidRPr="00E86B4B" w14:paraId="4E17142A"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8B329CB" w14:textId="77777777" w:rsidR="00F45418" w:rsidRPr="00E86B4B" w:rsidRDefault="006F179F" w:rsidP="003D5FAC">
            <w:pPr>
              <w:pStyle w:val="1MCBodyText"/>
              <w:jc w:val="center"/>
            </w:pPr>
            <w:r>
              <w:t>4</w:t>
            </w:r>
          </w:p>
        </w:tc>
        <w:tc>
          <w:tcPr>
            <w:tcW w:w="1280" w:type="dxa"/>
            <w:tcBorders>
              <w:top w:val="single" w:sz="4" w:space="0" w:color="D9D9D9"/>
              <w:left w:val="single" w:sz="4" w:space="0" w:color="D9D9D9"/>
              <w:bottom w:val="single" w:sz="4" w:space="0" w:color="D9D9D9"/>
              <w:right w:val="single" w:sz="4" w:space="0" w:color="D9D9D9"/>
            </w:tcBorders>
            <w:vAlign w:val="center"/>
          </w:tcPr>
          <w:p w14:paraId="3C57324E"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94E49F1" w14:textId="210F597B" w:rsidR="00B10316" w:rsidRDefault="00B10316" w:rsidP="0041676F">
            <w:pPr>
              <w:pStyle w:val="1MCBodyText"/>
              <w:rPr>
                <w:noProof/>
              </w:rPr>
            </w:pPr>
            <w:r>
              <w:rPr>
                <w:noProof/>
              </w:rPr>
              <w:t>1-9 Golf Course Rd</w:t>
            </w:r>
            <w:r w:rsidR="0059390B">
              <w:rPr>
                <w:noProof/>
              </w:rPr>
              <w:t>.</w:t>
            </w:r>
          </w:p>
          <w:p w14:paraId="22F45563" w14:textId="66EEBCB4"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127C856B" w14:textId="77777777" w:rsidR="00F45418" w:rsidRPr="00E86B4B" w:rsidRDefault="006F179F" w:rsidP="00C05867">
            <w:pPr>
              <w:pStyle w:val="1MCBodyText"/>
            </w:pPr>
            <w:r>
              <w:t>Condo</w:t>
            </w:r>
          </w:p>
        </w:tc>
      </w:tr>
      <w:tr w:rsidR="009776B3" w:rsidRPr="00E86B4B" w14:paraId="2288F3FF"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66D753C" w14:textId="77777777" w:rsidR="00F45418" w:rsidRPr="00E86B4B" w:rsidRDefault="006F179F" w:rsidP="003D5FAC">
            <w:pPr>
              <w:pStyle w:val="1MCBodyText"/>
              <w:jc w:val="center"/>
            </w:pPr>
            <w:r>
              <w:t>5</w:t>
            </w:r>
          </w:p>
        </w:tc>
        <w:tc>
          <w:tcPr>
            <w:tcW w:w="1280" w:type="dxa"/>
            <w:tcBorders>
              <w:top w:val="single" w:sz="4" w:space="0" w:color="D9D9D9"/>
              <w:left w:val="single" w:sz="4" w:space="0" w:color="D9D9D9"/>
              <w:bottom w:val="single" w:sz="4" w:space="0" w:color="D9D9D9"/>
              <w:right w:val="single" w:sz="4" w:space="0" w:color="D9D9D9"/>
            </w:tcBorders>
            <w:vAlign w:val="center"/>
          </w:tcPr>
          <w:p w14:paraId="103760CE"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0A4B148C" w14:textId="64E87A74" w:rsidR="00B10316" w:rsidRDefault="00B10316" w:rsidP="0041676F">
            <w:pPr>
              <w:pStyle w:val="1MCBodyText"/>
              <w:rPr>
                <w:noProof/>
              </w:rPr>
            </w:pPr>
            <w:r>
              <w:rPr>
                <w:noProof/>
              </w:rPr>
              <w:t>1426-1430 Wheeler Ct</w:t>
            </w:r>
            <w:r w:rsidR="0059390B">
              <w:rPr>
                <w:noProof/>
              </w:rPr>
              <w:t>.</w:t>
            </w:r>
          </w:p>
          <w:p w14:paraId="325191F0" w14:textId="1D64E1C1"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7E5874E2" w14:textId="77777777" w:rsidR="00F45418" w:rsidRPr="00E86B4B" w:rsidRDefault="006F179F" w:rsidP="00C05867">
            <w:pPr>
              <w:pStyle w:val="1MCBodyText"/>
            </w:pPr>
            <w:r>
              <w:t>Condo</w:t>
            </w:r>
          </w:p>
        </w:tc>
      </w:tr>
      <w:tr w:rsidR="009776B3" w:rsidRPr="00E86B4B" w14:paraId="69B6E4C4"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B0534B5" w14:textId="77777777" w:rsidR="00F45418" w:rsidRPr="00E86B4B" w:rsidRDefault="006F179F" w:rsidP="003D5FAC">
            <w:pPr>
              <w:pStyle w:val="1MCBodyText"/>
              <w:jc w:val="center"/>
            </w:pPr>
            <w:r>
              <w:t>6</w:t>
            </w:r>
          </w:p>
        </w:tc>
        <w:tc>
          <w:tcPr>
            <w:tcW w:w="1280" w:type="dxa"/>
            <w:tcBorders>
              <w:top w:val="single" w:sz="4" w:space="0" w:color="D9D9D9"/>
              <w:left w:val="single" w:sz="4" w:space="0" w:color="D9D9D9"/>
              <w:bottom w:val="single" w:sz="4" w:space="0" w:color="D9D9D9"/>
              <w:right w:val="single" w:sz="4" w:space="0" w:color="D9D9D9"/>
            </w:tcBorders>
            <w:vAlign w:val="center"/>
          </w:tcPr>
          <w:p w14:paraId="11C3F101"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094E221C" w14:textId="45AEABE0" w:rsidR="00B10316" w:rsidRDefault="00B10316" w:rsidP="0041676F">
            <w:pPr>
              <w:pStyle w:val="1MCBodyText"/>
              <w:rPr>
                <w:noProof/>
              </w:rPr>
            </w:pPr>
            <w:r>
              <w:rPr>
                <w:noProof/>
              </w:rPr>
              <w:t>1418-1422 Wheeler Rd</w:t>
            </w:r>
            <w:r w:rsidR="0059390B">
              <w:rPr>
                <w:noProof/>
              </w:rPr>
              <w:t>.</w:t>
            </w:r>
          </w:p>
          <w:p w14:paraId="40E1A2A4" w14:textId="07389C4D"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B2947DE" w14:textId="77777777" w:rsidR="00F45418" w:rsidRPr="00E86B4B" w:rsidRDefault="006F179F" w:rsidP="00C05867">
            <w:pPr>
              <w:pStyle w:val="1MCBodyText"/>
            </w:pPr>
            <w:r>
              <w:t>Condo</w:t>
            </w:r>
          </w:p>
        </w:tc>
      </w:tr>
      <w:tr w:rsidR="009776B3" w:rsidRPr="00E86B4B" w14:paraId="3C3B1BB9"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8731A3B" w14:textId="77777777" w:rsidR="00F45418" w:rsidRPr="00E86B4B" w:rsidRDefault="006F179F" w:rsidP="003D5FAC">
            <w:pPr>
              <w:pStyle w:val="1MCBodyText"/>
              <w:jc w:val="center"/>
            </w:pPr>
            <w:r>
              <w:t>7</w:t>
            </w:r>
          </w:p>
        </w:tc>
        <w:tc>
          <w:tcPr>
            <w:tcW w:w="1280" w:type="dxa"/>
            <w:tcBorders>
              <w:top w:val="single" w:sz="4" w:space="0" w:color="D9D9D9"/>
              <w:left w:val="single" w:sz="4" w:space="0" w:color="D9D9D9"/>
              <w:bottom w:val="single" w:sz="4" w:space="0" w:color="D9D9D9"/>
              <w:right w:val="single" w:sz="4" w:space="0" w:color="D9D9D9"/>
            </w:tcBorders>
            <w:vAlign w:val="center"/>
          </w:tcPr>
          <w:p w14:paraId="62C219E8"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25EB0BCB" w14:textId="59049441" w:rsidR="00B10316" w:rsidRDefault="00B10316" w:rsidP="0041676F">
            <w:pPr>
              <w:pStyle w:val="1MCBodyText"/>
              <w:rPr>
                <w:noProof/>
              </w:rPr>
            </w:pPr>
            <w:r>
              <w:rPr>
                <w:noProof/>
              </w:rPr>
              <w:t>1410-1414 Wheeler Rd</w:t>
            </w:r>
            <w:r w:rsidR="0059390B">
              <w:rPr>
                <w:noProof/>
              </w:rPr>
              <w:t>.</w:t>
            </w:r>
          </w:p>
          <w:p w14:paraId="0B253881" w14:textId="45E7BC56"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DF5729F" w14:textId="77777777" w:rsidR="00F45418" w:rsidRPr="00E86B4B" w:rsidRDefault="006F179F" w:rsidP="00C05867">
            <w:pPr>
              <w:pStyle w:val="1MCBodyText"/>
            </w:pPr>
            <w:r>
              <w:t>Condo</w:t>
            </w:r>
          </w:p>
        </w:tc>
      </w:tr>
      <w:tr w:rsidR="009776B3" w:rsidRPr="00E86B4B" w14:paraId="7D3CBEC7"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42A35981" w14:textId="77777777" w:rsidR="00F45418" w:rsidRPr="00E86B4B" w:rsidRDefault="006F179F" w:rsidP="003D5FAC">
            <w:pPr>
              <w:pStyle w:val="1MCBodyText"/>
              <w:jc w:val="center"/>
            </w:pPr>
            <w:r>
              <w:t>8</w:t>
            </w:r>
          </w:p>
        </w:tc>
        <w:tc>
          <w:tcPr>
            <w:tcW w:w="1280" w:type="dxa"/>
            <w:tcBorders>
              <w:top w:val="single" w:sz="4" w:space="0" w:color="D9D9D9"/>
              <w:left w:val="single" w:sz="4" w:space="0" w:color="D9D9D9"/>
              <w:bottom w:val="single" w:sz="4" w:space="0" w:color="D9D9D9"/>
              <w:right w:val="single" w:sz="4" w:space="0" w:color="D9D9D9"/>
            </w:tcBorders>
            <w:vAlign w:val="center"/>
          </w:tcPr>
          <w:p w14:paraId="0FAD86C7"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33F7D4AE" w14:textId="1FB86053" w:rsidR="00B10316" w:rsidRDefault="00B10316" w:rsidP="0041676F">
            <w:pPr>
              <w:pStyle w:val="1MCBodyText"/>
              <w:rPr>
                <w:noProof/>
              </w:rPr>
            </w:pPr>
            <w:r>
              <w:rPr>
                <w:noProof/>
              </w:rPr>
              <w:t>1442-1446 Wheeler Rd</w:t>
            </w:r>
            <w:r w:rsidR="0059390B">
              <w:rPr>
                <w:noProof/>
              </w:rPr>
              <w:t>.</w:t>
            </w:r>
          </w:p>
          <w:p w14:paraId="2FDFCEB8" w14:textId="32744A36"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80A466E" w14:textId="77777777" w:rsidR="00F45418" w:rsidRPr="00E86B4B" w:rsidRDefault="006F179F" w:rsidP="00C05867">
            <w:pPr>
              <w:pStyle w:val="1MCBodyText"/>
            </w:pPr>
            <w:r>
              <w:t>Condo</w:t>
            </w:r>
          </w:p>
        </w:tc>
      </w:tr>
      <w:tr w:rsidR="009776B3" w:rsidRPr="00E86B4B" w14:paraId="2B8C4449"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1E6FC9D0" w14:textId="77777777" w:rsidR="00F45418" w:rsidRPr="00E86B4B" w:rsidRDefault="006F179F" w:rsidP="003D5FAC">
            <w:pPr>
              <w:pStyle w:val="1MCBodyText"/>
              <w:jc w:val="center"/>
            </w:pPr>
            <w:r>
              <w:t>9</w:t>
            </w:r>
          </w:p>
        </w:tc>
        <w:tc>
          <w:tcPr>
            <w:tcW w:w="1280" w:type="dxa"/>
            <w:tcBorders>
              <w:top w:val="single" w:sz="4" w:space="0" w:color="D9D9D9"/>
              <w:left w:val="single" w:sz="4" w:space="0" w:color="D9D9D9"/>
              <w:bottom w:val="single" w:sz="4" w:space="0" w:color="D9D9D9"/>
              <w:right w:val="single" w:sz="4" w:space="0" w:color="D9D9D9"/>
            </w:tcBorders>
            <w:vAlign w:val="center"/>
          </w:tcPr>
          <w:p w14:paraId="419DEB3B"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26DBA778" w14:textId="7F541A67" w:rsidR="00B10316" w:rsidRDefault="00B10316" w:rsidP="0041676F">
            <w:pPr>
              <w:pStyle w:val="1MCBodyText"/>
              <w:rPr>
                <w:noProof/>
              </w:rPr>
            </w:pPr>
            <w:r>
              <w:rPr>
                <w:noProof/>
              </w:rPr>
              <w:t>1402-1406 Wheeler Rd</w:t>
            </w:r>
            <w:r w:rsidR="0059390B">
              <w:rPr>
                <w:noProof/>
              </w:rPr>
              <w:t>.</w:t>
            </w:r>
          </w:p>
          <w:p w14:paraId="1C05B03B" w14:textId="7E0EFF69"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1469343" w14:textId="77777777" w:rsidR="00F45418" w:rsidRPr="00E86B4B" w:rsidRDefault="006F179F" w:rsidP="00C05867">
            <w:pPr>
              <w:pStyle w:val="1MCBodyText"/>
            </w:pPr>
            <w:r>
              <w:t>Condo</w:t>
            </w:r>
          </w:p>
        </w:tc>
      </w:tr>
      <w:tr w:rsidR="009776B3" w:rsidRPr="00E86B4B" w14:paraId="650CB187"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3F248148" w14:textId="77777777" w:rsidR="00F45418" w:rsidRPr="00E86B4B" w:rsidRDefault="006F179F" w:rsidP="003D5FAC">
            <w:pPr>
              <w:pStyle w:val="1MCBodyText"/>
              <w:jc w:val="center"/>
            </w:pPr>
            <w:r>
              <w:t>10</w:t>
            </w:r>
          </w:p>
        </w:tc>
        <w:tc>
          <w:tcPr>
            <w:tcW w:w="1280" w:type="dxa"/>
            <w:tcBorders>
              <w:top w:val="single" w:sz="4" w:space="0" w:color="D9D9D9"/>
              <w:left w:val="single" w:sz="4" w:space="0" w:color="D9D9D9"/>
              <w:bottom w:val="single" w:sz="4" w:space="0" w:color="D9D9D9"/>
              <w:right w:val="single" w:sz="4" w:space="0" w:color="D9D9D9"/>
            </w:tcBorders>
            <w:vAlign w:val="center"/>
          </w:tcPr>
          <w:p w14:paraId="76807C0C"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EA2CFA6" w14:textId="5885E1D8" w:rsidR="00B10316" w:rsidRDefault="00B10316" w:rsidP="0041676F">
            <w:pPr>
              <w:pStyle w:val="1MCBodyText"/>
              <w:rPr>
                <w:noProof/>
              </w:rPr>
            </w:pPr>
            <w:r>
              <w:rPr>
                <w:noProof/>
              </w:rPr>
              <w:t>1434-1438 Wheeler Ct</w:t>
            </w:r>
            <w:r w:rsidR="0059390B">
              <w:rPr>
                <w:noProof/>
              </w:rPr>
              <w:t>.</w:t>
            </w:r>
          </w:p>
          <w:p w14:paraId="0B0FCB4F" w14:textId="7DAF3578"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77F74B32" w14:textId="77777777" w:rsidR="00F45418" w:rsidRPr="00E86B4B" w:rsidRDefault="006F179F" w:rsidP="00C05867">
            <w:pPr>
              <w:pStyle w:val="1MCBodyText"/>
            </w:pPr>
            <w:r>
              <w:t>Condo</w:t>
            </w:r>
          </w:p>
        </w:tc>
      </w:tr>
      <w:tr w:rsidR="009776B3" w:rsidRPr="00E86B4B" w14:paraId="7F5B90ED"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33036554" w14:textId="77777777" w:rsidR="00F45418" w:rsidRPr="00E86B4B" w:rsidRDefault="006F179F" w:rsidP="003D5FAC">
            <w:pPr>
              <w:pStyle w:val="1MCBodyText"/>
              <w:jc w:val="center"/>
            </w:pPr>
            <w:r>
              <w:t>11</w:t>
            </w:r>
          </w:p>
        </w:tc>
        <w:tc>
          <w:tcPr>
            <w:tcW w:w="1280" w:type="dxa"/>
            <w:tcBorders>
              <w:top w:val="single" w:sz="4" w:space="0" w:color="D9D9D9"/>
              <w:left w:val="single" w:sz="4" w:space="0" w:color="D9D9D9"/>
              <w:bottom w:val="single" w:sz="4" w:space="0" w:color="D9D9D9"/>
              <w:right w:val="single" w:sz="4" w:space="0" w:color="D9D9D9"/>
            </w:tcBorders>
            <w:vAlign w:val="center"/>
          </w:tcPr>
          <w:p w14:paraId="245326D4"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3B1B193F" w14:textId="23360233" w:rsidR="00B10316" w:rsidRDefault="00B10316" w:rsidP="0041676F">
            <w:pPr>
              <w:pStyle w:val="1MCBodyText"/>
              <w:rPr>
                <w:noProof/>
              </w:rPr>
            </w:pPr>
            <w:r>
              <w:rPr>
                <w:noProof/>
              </w:rPr>
              <w:t>65-73 Golf Course Rd</w:t>
            </w:r>
            <w:r w:rsidR="0059390B">
              <w:rPr>
                <w:noProof/>
              </w:rPr>
              <w:t>.</w:t>
            </w:r>
          </w:p>
          <w:p w14:paraId="56B31E57" w14:textId="4035081C"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09FD92E" w14:textId="77777777" w:rsidR="00F45418" w:rsidRPr="00E86B4B" w:rsidRDefault="006F179F" w:rsidP="00C05867">
            <w:pPr>
              <w:pStyle w:val="1MCBodyText"/>
            </w:pPr>
            <w:r>
              <w:t>Condo</w:t>
            </w:r>
          </w:p>
        </w:tc>
      </w:tr>
      <w:tr w:rsidR="009776B3" w:rsidRPr="00E86B4B" w14:paraId="3DFEE32E"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6D3BE6B" w14:textId="77777777" w:rsidR="00F45418" w:rsidRPr="00E86B4B" w:rsidRDefault="006F179F" w:rsidP="003D5FAC">
            <w:pPr>
              <w:pStyle w:val="1MCBodyText"/>
              <w:jc w:val="center"/>
            </w:pPr>
            <w:r>
              <w:t>12</w:t>
            </w:r>
          </w:p>
        </w:tc>
        <w:tc>
          <w:tcPr>
            <w:tcW w:w="1280" w:type="dxa"/>
            <w:tcBorders>
              <w:top w:val="single" w:sz="4" w:space="0" w:color="D9D9D9"/>
              <w:left w:val="single" w:sz="4" w:space="0" w:color="D9D9D9"/>
              <w:bottom w:val="single" w:sz="4" w:space="0" w:color="D9D9D9"/>
              <w:right w:val="single" w:sz="4" w:space="0" w:color="D9D9D9"/>
            </w:tcBorders>
            <w:vAlign w:val="center"/>
          </w:tcPr>
          <w:p w14:paraId="343D057C"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B3F50BE" w14:textId="69FF1320" w:rsidR="00B10316" w:rsidRDefault="00B10316" w:rsidP="0041676F">
            <w:pPr>
              <w:pStyle w:val="1MCBodyText"/>
              <w:rPr>
                <w:noProof/>
              </w:rPr>
            </w:pPr>
            <w:r>
              <w:rPr>
                <w:noProof/>
              </w:rPr>
              <w:t>1425-1429 Wheeler Ct</w:t>
            </w:r>
            <w:r w:rsidR="0059390B">
              <w:rPr>
                <w:noProof/>
              </w:rPr>
              <w:t>.</w:t>
            </w:r>
          </w:p>
          <w:p w14:paraId="68E157A8" w14:textId="0CA9A1F3"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7ECAEE9" w14:textId="77777777" w:rsidR="00F45418" w:rsidRPr="00E86B4B" w:rsidRDefault="006F179F" w:rsidP="00C05867">
            <w:pPr>
              <w:pStyle w:val="1MCBodyText"/>
            </w:pPr>
            <w:r>
              <w:t>Condo</w:t>
            </w:r>
          </w:p>
        </w:tc>
      </w:tr>
      <w:tr w:rsidR="009776B3" w:rsidRPr="00E86B4B" w14:paraId="580D85BA"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65E40F0" w14:textId="77777777" w:rsidR="00F45418" w:rsidRPr="00E86B4B" w:rsidRDefault="006F179F" w:rsidP="003D5FAC">
            <w:pPr>
              <w:pStyle w:val="1MCBodyText"/>
              <w:jc w:val="center"/>
            </w:pPr>
            <w:r>
              <w:t>13</w:t>
            </w:r>
          </w:p>
        </w:tc>
        <w:tc>
          <w:tcPr>
            <w:tcW w:w="1280" w:type="dxa"/>
            <w:tcBorders>
              <w:top w:val="single" w:sz="4" w:space="0" w:color="D9D9D9"/>
              <w:left w:val="single" w:sz="4" w:space="0" w:color="D9D9D9"/>
              <w:bottom w:val="single" w:sz="4" w:space="0" w:color="D9D9D9"/>
              <w:right w:val="single" w:sz="4" w:space="0" w:color="D9D9D9"/>
            </w:tcBorders>
            <w:vAlign w:val="center"/>
          </w:tcPr>
          <w:p w14:paraId="18EE203D"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5EDBAEE" w14:textId="798DA018" w:rsidR="00B10316" w:rsidRDefault="00B10316" w:rsidP="0041676F">
            <w:pPr>
              <w:pStyle w:val="1MCBodyText"/>
              <w:rPr>
                <w:noProof/>
              </w:rPr>
            </w:pPr>
            <w:r>
              <w:rPr>
                <w:noProof/>
              </w:rPr>
              <w:t>1518-1522 Golf View Rd</w:t>
            </w:r>
            <w:r w:rsidR="0059390B">
              <w:rPr>
                <w:noProof/>
              </w:rPr>
              <w:t>.</w:t>
            </w:r>
          </w:p>
          <w:p w14:paraId="7466CDEA" w14:textId="4D6F0CEE"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6F675AF" w14:textId="77777777" w:rsidR="00F45418" w:rsidRPr="00E86B4B" w:rsidRDefault="006F179F" w:rsidP="00C05867">
            <w:pPr>
              <w:pStyle w:val="1MCBodyText"/>
            </w:pPr>
            <w:r>
              <w:t>Condo</w:t>
            </w:r>
          </w:p>
        </w:tc>
      </w:tr>
      <w:tr w:rsidR="009776B3" w:rsidRPr="00E86B4B" w14:paraId="24EE6832"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19D01188" w14:textId="77777777" w:rsidR="00F45418" w:rsidRPr="00E86B4B" w:rsidRDefault="006F179F" w:rsidP="003D5FAC">
            <w:pPr>
              <w:pStyle w:val="1MCBodyText"/>
              <w:jc w:val="center"/>
            </w:pPr>
            <w:r>
              <w:t>14</w:t>
            </w:r>
          </w:p>
        </w:tc>
        <w:tc>
          <w:tcPr>
            <w:tcW w:w="1280" w:type="dxa"/>
            <w:tcBorders>
              <w:top w:val="single" w:sz="4" w:space="0" w:color="D9D9D9"/>
              <w:left w:val="single" w:sz="4" w:space="0" w:color="D9D9D9"/>
              <w:bottom w:val="single" w:sz="4" w:space="0" w:color="D9D9D9"/>
              <w:right w:val="single" w:sz="4" w:space="0" w:color="D9D9D9"/>
            </w:tcBorders>
            <w:vAlign w:val="center"/>
          </w:tcPr>
          <w:p w14:paraId="5E3D4387"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4CFF59DC" w14:textId="4943A105" w:rsidR="00B10316" w:rsidRDefault="00B10316" w:rsidP="0041676F">
            <w:pPr>
              <w:pStyle w:val="1MCBodyText"/>
              <w:rPr>
                <w:noProof/>
              </w:rPr>
            </w:pPr>
            <w:r>
              <w:rPr>
                <w:noProof/>
              </w:rPr>
              <w:t>1502-1506 Wheeler Rd</w:t>
            </w:r>
            <w:r w:rsidR="0059390B">
              <w:rPr>
                <w:noProof/>
              </w:rPr>
              <w:t>.</w:t>
            </w:r>
          </w:p>
          <w:p w14:paraId="193C3AEB" w14:textId="3D1468AD"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6ACF98D" w14:textId="77777777" w:rsidR="00F45418" w:rsidRPr="00E86B4B" w:rsidRDefault="006F179F" w:rsidP="00C05867">
            <w:pPr>
              <w:pStyle w:val="1MCBodyText"/>
            </w:pPr>
            <w:r>
              <w:t>Condo</w:t>
            </w:r>
          </w:p>
        </w:tc>
      </w:tr>
      <w:tr w:rsidR="009776B3" w:rsidRPr="00E86B4B" w14:paraId="7EF62996"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9201510" w14:textId="77777777" w:rsidR="00F45418" w:rsidRPr="00E86B4B" w:rsidRDefault="006F179F" w:rsidP="003D5FAC">
            <w:pPr>
              <w:pStyle w:val="1MCBodyText"/>
              <w:jc w:val="center"/>
            </w:pPr>
            <w:r>
              <w:t>15</w:t>
            </w:r>
          </w:p>
        </w:tc>
        <w:tc>
          <w:tcPr>
            <w:tcW w:w="1280" w:type="dxa"/>
            <w:tcBorders>
              <w:top w:val="single" w:sz="4" w:space="0" w:color="D9D9D9"/>
              <w:left w:val="single" w:sz="4" w:space="0" w:color="D9D9D9"/>
              <w:bottom w:val="single" w:sz="4" w:space="0" w:color="D9D9D9"/>
              <w:right w:val="single" w:sz="4" w:space="0" w:color="D9D9D9"/>
            </w:tcBorders>
            <w:vAlign w:val="center"/>
          </w:tcPr>
          <w:p w14:paraId="0ED4EAEC"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40BD0BEE" w14:textId="428510A9" w:rsidR="00B10316" w:rsidRDefault="00B10316" w:rsidP="0041676F">
            <w:pPr>
              <w:pStyle w:val="1MCBodyText"/>
              <w:rPr>
                <w:noProof/>
              </w:rPr>
            </w:pPr>
            <w:r>
              <w:rPr>
                <w:noProof/>
              </w:rPr>
              <w:t>1510-1514 Golf View Rd</w:t>
            </w:r>
            <w:r w:rsidR="0059390B">
              <w:rPr>
                <w:noProof/>
              </w:rPr>
              <w:t>.</w:t>
            </w:r>
          </w:p>
          <w:p w14:paraId="081BE605" w14:textId="7502EE8D"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15402A4" w14:textId="77777777" w:rsidR="00F45418" w:rsidRPr="00E86B4B" w:rsidRDefault="006F179F" w:rsidP="00C05867">
            <w:pPr>
              <w:pStyle w:val="1MCBodyText"/>
            </w:pPr>
            <w:r>
              <w:t>Condo</w:t>
            </w:r>
          </w:p>
        </w:tc>
      </w:tr>
      <w:tr w:rsidR="009776B3" w:rsidRPr="00E86B4B" w14:paraId="4875790B"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44A661CB" w14:textId="77777777" w:rsidR="00F45418" w:rsidRPr="00E86B4B" w:rsidRDefault="006F179F" w:rsidP="003D5FAC">
            <w:pPr>
              <w:pStyle w:val="1MCBodyText"/>
              <w:jc w:val="center"/>
            </w:pPr>
            <w:r>
              <w:lastRenderedPageBreak/>
              <w:t>16</w:t>
            </w:r>
          </w:p>
        </w:tc>
        <w:tc>
          <w:tcPr>
            <w:tcW w:w="1280" w:type="dxa"/>
            <w:tcBorders>
              <w:top w:val="single" w:sz="4" w:space="0" w:color="D9D9D9"/>
              <w:left w:val="single" w:sz="4" w:space="0" w:color="D9D9D9"/>
              <w:bottom w:val="single" w:sz="4" w:space="0" w:color="D9D9D9"/>
              <w:right w:val="single" w:sz="4" w:space="0" w:color="D9D9D9"/>
            </w:tcBorders>
            <w:vAlign w:val="center"/>
          </w:tcPr>
          <w:p w14:paraId="3E027DCA"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FA1C80A" w14:textId="05DD070E" w:rsidR="00B10316" w:rsidRDefault="00B10316" w:rsidP="0041676F">
            <w:pPr>
              <w:pStyle w:val="1MCBodyText"/>
              <w:rPr>
                <w:noProof/>
              </w:rPr>
            </w:pPr>
            <w:r>
              <w:rPr>
                <w:noProof/>
              </w:rPr>
              <w:t>1526-1530 Golf View Rd</w:t>
            </w:r>
            <w:r w:rsidR="0059390B">
              <w:rPr>
                <w:noProof/>
              </w:rPr>
              <w:t>.</w:t>
            </w:r>
          </w:p>
          <w:p w14:paraId="2A8559A5" w14:textId="17EF113D"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58CCEB8E" w14:textId="77777777" w:rsidR="00F45418" w:rsidRPr="00E86B4B" w:rsidRDefault="006F179F" w:rsidP="00C05867">
            <w:pPr>
              <w:pStyle w:val="1MCBodyText"/>
            </w:pPr>
            <w:r>
              <w:t>Condo</w:t>
            </w:r>
          </w:p>
        </w:tc>
      </w:tr>
      <w:tr w:rsidR="009776B3" w:rsidRPr="00E86B4B" w14:paraId="14FD5522"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5DB1840B" w14:textId="77777777" w:rsidR="00F45418" w:rsidRPr="00E86B4B" w:rsidRDefault="006F179F" w:rsidP="003D5FAC">
            <w:pPr>
              <w:pStyle w:val="1MCBodyText"/>
              <w:jc w:val="center"/>
            </w:pPr>
            <w:r>
              <w:t>17</w:t>
            </w:r>
          </w:p>
        </w:tc>
        <w:tc>
          <w:tcPr>
            <w:tcW w:w="1280" w:type="dxa"/>
            <w:tcBorders>
              <w:top w:val="single" w:sz="4" w:space="0" w:color="D9D9D9"/>
              <w:left w:val="single" w:sz="4" w:space="0" w:color="D9D9D9"/>
              <w:bottom w:val="single" w:sz="4" w:space="0" w:color="D9D9D9"/>
              <w:right w:val="single" w:sz="4" w:space="0" w:color="D9D9D9"/>
            </w:tcBorders>
            <w:vAlign w:val="center"/>
          </w:tcPr>
          <w:p w14:paraId="7E238D28"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92DA12A" w14:textId="0B644788" w:rsidR="00B10316" w:rsidRDefault="00B10316" w:rsidP="0041676F">
            <w:pPr>
              <w:pStyle w:val="1MCBodyText"/>
              <w:rPr>
                <w:noProof/>
              </w:rPr>
            </w:pPr>
            <w:r>
              <w:rPr>
                <w:noProof/>
              </w:rPr>
              <w:t>81-89 Golf Course Rd</w:t>
            </w:r>
            <w:r w:rsidR="0059390B">
              <w:rPr>
                <w:noProof/>
              </w:rPr>
              <w:t>.</w:t>
            </w:r>
          </w:p>
          <w:p w14:paraId="3FD14CF1" w14:textId="227CDE93"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5B819350" w14:textId="77777777" w:rsidR="00F45418" w:rsidRPr="00E86B4B" w:rsidRDefault="006F179F" w:rsidP="00C05867">
            <w:pPr>
              <w:pStyle w:val="1MCBodyText"/>
            </w:pPr>
            <w:r>
              <w:t>Condo</w:t>
            </w:r>
          </w:p>
        </w:tc>
      </w:tr>
      <w:tr w:rsidR="009776B3" w:rsidRPr="00E86B4B" w14:paraId="466FEBFC"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55B7B07F" w14:textId="77777777" w:rsidR="00F45418" w:rsidRPr="00E86B4B" w:rsidRDefault="006F179F" w:rsidP="003D5FAC">
            <w:pPr>
              <w:pStyle w:val="1MCBodyText"/>
              <w:jc w:val="center"/>
            </w:pPr>
            <w:r>
              <w:t>18</w:t>
            </w:r>
          </w:p>
        </w:tc>
        <w:tc>
          <w:tcPr>
            <w:tcW w:w="1280" w:type="dxa"/>
            <w:tcBorders>
              <w:top w:val="single" w:sz="4" w:space="0" w:color="D9D9D9"/>
              <w:left w:val="single" w:sz="4" w:space="0" w:color="D9D9D9"/>
              <w:bottom w:val="single" w:sz="4" w:space="0" w:color="D9D9D9"/>
              <w:right w:val="single" w:sz="4" w:space="0" w:color="D9D9D9"/>
            </w:tcBorders>
            <w:vAlign w:val="center"/>
          </w:tcPr>
          <w:p w14:paraId="02FAEC5B"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038167DD" w14:textId="2118DCAA" w:rsidR="00B10316" w:rsidRDefault="00B10316" w:rsidP="0041676F">
            <w:pPr>
              <w:pStyle w:val="1MCBodyText"/>
              <w:rPr>
                <w:noProof/>
              </w:rPr>
            </w:pPr>
            <w:r>
              <w:rPr>
                <w:noProof/>
              </w:rPr>
              <w:t>75-79 Golf Pkwy</w:t>
            </w:r>
            <w:r w:rsidR="0059390B">
              <w:rPr>
                <w:noProof/>
              </w:rPr>
              <w:t>.</w:t>
            </w:r>
          </w:p>
          <w:p w14:paraId="062095AF" w14:textId="496BBB59"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B1B03DC" w14:textId="77777777" w:rsidR="00F45418" w:rsidRPr="00E86B4B" w:rsidRDefault="006F179F" w:rsidP="00C05867">
            <w:pPr>
              <w:pStyle w:val="1MCBodyText"/>
            </w:pPr>
            <w:r>
              <w:t>Condo</w:t>
            </w:r>
          </w:p>
        </w:tc>
      </w:tr>
      <w:tr w:rsidR="009776B3" w:rsidRPr="00E86B4B" w14:paraId="77AA79ED"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4EBCECF3" w14:textId="77777777" w:rsidR="00F45418" w:rsidRPr="00E86B4B" w:rsidRDefault="006F179F" w:rsidP="003D5FAC">
            <w:pPr>
              <w:pStyle w:val="1MCBodyText"/>
              <w:jc w:val="center"/>
            </w:pPr>
            <w:r>
              <w:t>19</w:t>
            </w:r>
          </w:p>
        </w:tc>
        <w:tc>
          <w:tcPr>
            <w:tcW w:w="1280" w:type="dxa"/>
            <w:tcBorders>
              <w:top w:val="single" w:sz="4" w:space="0" w:color="D9D9D9"/>
              <w:left w:val="single" w:sz="4" w:space="0" w:color="D9D9D9"/>
              <w:bottom w:val="single" w:sz="4" w:space="0" w:color="D9D9D9"/>
              <w:right w:val="single" w:sz="4" w:space="0" w:color="D9D9D9"/>
            </w:tcBorders>
            <w:vAlign w:val="center"/>
          </w:tcPr>
          <w:p w14:paraId="40DB0E47"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35AF7DDE" w14:textId="51D61855" w:rsidR="00B10316" w:rsidRDefault="00B10316" w:rsidP="0041676F">
            <w:pPr>
              <w:pStyle w:val="1MCBodyText"/>
              <w:rPr>
                <w:noProof/>
              </w:rPr>
            </w:pPr>
            <w:r>
              <w:rPr>
                <w:noProof/>
              </w:rPr>
              <w:t>83-87 Golf Pkwy</w:t>
            </w:r>
            <w:r w:rsidR="0059390B">
              <w:rPr>
                <w:noProof/>
              </w:rPr>
              <w:t>.</w:t>
            </w:r>
          </w:p>
          <w:p w14:paraId="073BF7C5" w14:textId="5D9B8CAF"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29CE283" w14:textId="77777777" w:rsidR="00F45418" w:rsidRPr="00E86B4B" w:rsidRDefault="006F179F" w:rsidP="00C05867">
            <w:pPr>
              <w:pStyle w:val="1MCBodyText"/>
            </w:pPr>
            <w:r>
              <w:t>Condo</w:t>
            </w:r>
          </w:p>
        </w:tc>
      </w:tr>
      <w:tr w:rsidR="009776B3" w:rsidRPr="00E86B4B" w14:paraId="52EC5EAC"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2147E18" w14:textId="77777777" w:rsidR="00F45418" w:rsidRPr="00E86B4B" w:rsidRDefault="006F179F" w:rsidP="003D5FAC">
            <w:pPr>
              <w:pStyle w:val="1MCBodyText"/>
              <w:jc w:val="center"/>
            </w:pPr>
            <w:r>
              <w:t>20</w:t>
            </w:r>
          </w:p>
        </w:tc>
        <w:tc>
          <w:tcPr>
            <w:tcW w:w="1280" w:type="dxa"/>
            <w:tcBorders>
              <w:top w:val="single" w:sz="4" w:space="0" w:color="D9D9D9"/>
              <w:left w:val="single" w:sz="4" w:space="0" w:color="D9D9D9"/>
              <w:bottom w:val="single" w:sz="4" w:space="0" w:color="D9D9D9"/>
              <w:right w:val="single" w:sz="4" w:space="0" w:color="D9D9D9"/>
            </w:tcBorders>
            <w:vAlign w:val="center"/>
          </w:tcPr>
          <w:p w14:paraId="47364871"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7668DEC" w14:textId="1D706606" w:rsidR="00B10316" w:rsidRDefault="00B10316" w:rsidP="0041676F">
            <w:pPr>
              <w:pStyle w:val="1MCBodyText"/>
              <w:rPr>
                <w:noProof/>
              </w:rPr>
            </w:pPr>
            <w:r>
              <w:rPr>
                <w:noProof/>
              </w:rPr>
              <w:t>1525-1529 Golf View Rd</w:t>
            </w:r>
            <w:r w:rsidR="0059390B">
              <w:rPr>
                <w:noProof/>
              </w:rPr>
              <w:t>.</w:t>
            </w:r>
          </w:p>
          <w:p w14:paraId="172938F9" w14:textId="390C6E97"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37B7962" w14:textId="77777777" w:rsidR="00F45418" w:rsidRPr="00E86B4B" w:rsidRDefault="006F179F" w:rsidP="00C05867">
            <w:pPr>
              <w:pStyle w:val="1MCBodyText"/>
            </w:pPr>
            <w:r>
              <w:t>Condo</w:t>
            </w:r>
          </w:p>
        </w:tc>
      </w:tr>
      <w:tr w:rsidR="009776B3" w:rsidRPr="00E86B4B" w14:paraId="4DFDEFCA"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50F8BD8E" w14:textId="77777777" w:rsidR="00F45418" w:rsidRPr="00E86B4B" w:rsidRDefault="006F179F" w:rsidP="003D5FAC">
            <w:pPr>
              <w:pStyle w:val="1MCBodyText"/>
              <w:jc w:val="center"/>
            </w:pPr>
            <w:r>
              <w:t>21</w:t>
            </w:r>
          </w:p>
        </w:tc>
        <w:tc>
          <w:tcPr>
            <w:tcW w:w="1280" w:type="dxa"/>
            <w:tcBorders>
              <w:top w:val="single" w:sz="4" w:space="0" w:color="D9D9D9"/>
              <w:left w:val="single" w:sz="4" w:space="0" w:color="D9D9D9"/>
              <w:bottom w:val="single" w:sz="4" w:space="0" w:color="D9D9D9"/>
              <w:right w:val="single" w:sz="4" w:space="0" w:color="D9D9D9"/>
            </w:tcBorders>
            <w:vAlign w:val="center"/>
          </w:tcPr>
          <w:p w14:paraId="718CDEF4"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29BD9A47" w14:textId="7C06B24B" w:rsidR="00B10316" w:rsidRDefault="00B10316" w:rsidP="0041676F">
            <w:pPr>
              <w:pStyle w:val="1MCBodyText"/>
              <w:rPr>
                <w:noProof/>
              </w:rPr>
            </w:pPr>
            <w:r>
              <w:rPr>
                <w:noProof/>
              </w:rPr>
              <w:t>1517-1521 Golf View Rd</w:t>
            </w:r>
            <w:r w:rsidR="0059390B">
              <w:rPr>
                <w:noProof/>
              </w:rPr>
              <w:t>.</w:t>
            </w:r>
          </w:p>
          <w:p w14:paraId="1E824B80" w14:textId="61E57922"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07972F4A" w14:textId="77777777" w:rsidR="00F45418" w:rsidRPr="00E86B4B" w:rsidRDefault="006F179F" w:rsidP="00C05867">
            <w:pPr>
              <w:pStyle w:val="1MCBodyText"/>
            </w:pPr>
            <w:r>
              <w:t>Condo</w:t>
            </w:r>
          </w:p>
        </w:tc>
      </w:tr>
      <w:tr w:rsidR="009776B3" w:rsidRPr="00E86B4B" w14:paraId="24350C3A"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1E50448" w14:textId="77777777" w:rsidR="00F45418" w:rsidRPr="00E86B4B" w:rsidRDefault="006F179F" w:rsidP="003D5FAC">
            <w:pPr>
              <w:pStyle w:val="1MCBodyText"/>
              <w:jc w:val="center"/>
            </w:pPr>
            <w:r>
              <w:t>22</w:t>
            </w:r>
          </w:p>
        </w:tc>
        <w:tc>
          <w:tcPr>
            <w:tcW w:w="1280" w:type="dxa"/>
            <w:tcBorders>
              <w:top w:val="single" w:sz="4" w:space="0" w:color="D9D9D9"/>
              <w:left w:val="single" w:sz="4" w:space="0" w:color="D9D9D9"/>
              <w:bottom w:val="single" w:sz="4" w:space="0" w:color="D9D9D9"/>
              <w:right w:val="single" w:sz="4" w:space="0" w:color="D9D9D9"/>
            </w:tcBorders>
            <w:vAlign w:val="center"/>
          </w:tcPr>
          <w:p w14:paraId="69E20736"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4C736345" w14:textId="27F2D757" w:rsidR="00B10316" w:rsidRDefault="00B10316" w:rsidP="0041676F">
            <w:pPr>
              <w:pStyle w:val="1MCBodyText"/>
              <w:rPr>
                <w:noProof/>
              </w:rPr>
            </w:pPr>
            <w:r>
              <w:rPr>
                <w:noProof/>
              </w:rPr>
              <w:t>1520-1524 Wheeler Rd</w:t>
            </w:r>
            <w:r w:rsidR="0059390B">
              <w:rPr>
                <w:noProof/>
              </w:rPr>
              <w:t>.</w:t>
            </w:r>
          </w:p>
          <w:p w14:paraId="48B4FF94" w14:textId="70AB4520"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62BDBE29" w14:textId="77777777" w:rsidR="00F45418" w:rsidRPr="00E86B4B" w:rsidRDefault="006F179F" w:rsidP="00C05867">
            <w:pPr>
              <w:pStyle w:val="1MCBodyText"/>
            </w:pPr>
            <w:r>
              <w:t>Condo</w:t>
            </w:r>
          </w:p>
        </w:tc>
      </w:tr>
      <w:tr w:rsidR="009776B3" w:rsidRPr="00E86B4B" w14:paraId="22A32DEC"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222E50A" w14:textId="77777777" w:rsidR="00F45418" w:rsidRPr="00E86B4B" w:rsidRDefault="006F179F" w:rsidP="003D5FAC">
            <w:pPr>
              <w:pStyle w:val="1MCBodyText"/>
              <w:jc w:val="center"/>
            </w:pPr>
            <w:r>
              <w:t>23</w:t>
            </w:r>
          </w:p>
        </w:tc>
        <w:tc>
          <w:tcPr>
            <w:tcW w:w="1280" w:type="dxa"/>
            <w:tcBorders>
              <w:top w:val="single" w:sz="4" w:space="0" w:color="D9D9D9"/>
              <w:left w:val="single" w:sz="4" w:space="0" w:color="D9D9D9"/>
              <w:bottom w:val="single" w:sz="4" w:space="0" w:color="D9D9D9"/>
              <w:right w:val="single" w:sz="4" w:space="0" w:color="D9D9D9"/>
            </w:tcBorders>
            <w:vAlign w:val="center"/>
          </w:tcPr>
          <w:p w14:paraId="2FB96D8D"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0E17D012" w14:textId="2A3BF442" w:rsidR="00B10316" w:rsidRDefault="00B10316" w:rsidP="0041676F">
            <w:pPr>
              <w:pStyle w:val="1MCBodyText"/>
              <w:rPr>
                <w:noProof/>
              </w:rPr>
            </w:pPr>
            <w:r>
              <w:rPr>
                <w:noProof/>
              </w:rPr>
              <w:t>1512-1516 Wheeler Rd</w:t>
            </w:r>
            <w:r w:rsidR="0059390B">
              <w:rPr>
                <w:noProof/>
              </w:rPr>
              <w:t>.</w:t>
            </w:r>
          </w:p>
          <w:p w14:paraId="30D8F115" w14:textId="6EEB12F8"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0DA589C6" w14:textId="77777777" w:rsidR="00F45418" w:rsidRPr="00E86B4B" w:rsidRDefault="006F179F" w:rsidP="00C05867">
            <w:pPr>
              <w:pStyle w:val="1MCBodyText"/>
            </w:pPr>
            <w:r>
              <w:t>Condo</w:t>
            </w:r>
          </w:p>
        </w:tc>
      </w:tr>
      <w:tr w:rsidR="009776B3" w:rsidRPr="00E86B4B" w14:paraId="74AF29C2"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9258B07" w14:textId="77777777" w:rsidR="00F45418" w:rsidRPr="00E86B4B" w:rsidRDefault="006F179F" w:rsidP="003D5FAC">
            <w:pPr>
              <w:pStyle w:val="1MCBodyText"/>
              <w:jc w:val="center"/>
            </w:pPr>
            <w:r>
              <w:t>24</w:t>
            </w:r>
          </w:p>
        </w:tc>
        <w:tc>
          <w:tcPr>
            <w:tcW w:w="1280" w:type="dxa"/>
            <w:tcBorders>
              <w:top w:val="single" w:sz="4" w:space="0" w:color="D9D9D9"/>
              <w:left w:val="single" w:sz="4" w:space="0" w:color="D9D9D9"/>
              <w:bottom w:val="single" w:sz="4" w:space="0" w:color="D9D9D9"/>
              <w:right w:val="single" w:sz="4" w:space="0" w:color="D9D9D9"/>
            </w:tcBorders>
            <w:vAlign w:val="center"/>
          </w:tcPr>
          <w:p w14:paraId="605372A5"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203417FD" w14:textId="59163EAC" w:rsidR="00B10316" w:rsidRDefault="00B10316" w:rsidP="0041676F">
            <w:pPr>
              <w:pStyle w:val="1MCBodyText"/>
              <w:rPr>
                <w:noProof/>
              </w:rPr>
            </w:pPr>
            <w:r>
              <w:rPr>
                <w:noProof/>
              </w:rPr>
              <w:t>91 Golf Pkwy</w:t>
            </w:r>
            <w:r w:rsidR="0059390B">
              <w:rPr>
                <w:noProof/>
              </w:rPr>
              <w:t>.</w:t>
            </w:r>
          </w:p>
          <w:p w14:paraId="55F5B777" w14:textId="484175C1"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4E8C3A8E" w14:textId="77777777" w:rsidR="00F45418" w:rsidRPr="00E86B4B" w:rsidRDefault="006F179F" w:rsidP="00C05867">
            <w:pPr>
              <w:pStyle w:val="1MCBodyText"/>
            </w:pPr>
            <w:r>
              <w:t>Condo</w:t>
            </w:r>
          </w:p>
        </w:tc>
      </w:tr>
      <w:tr w:rsidR="009776B3" w:rsidRPr="00E86B4B" w14:paraId="02D0F18A"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EE1DEF3" w14:textId="77777777" w:rsidR="00F45418" w:rsidRPr="00E86B4B" w:rsidRDefault="006F179F" w:rsidP="003D5FAC">
            <w:pPr>
              <w:pStyle w:val="1MCBodyText"/>
              <w:jc w:val="center"/>
            </w:pPr>
            <w:r>
              <w:t>25</w:t>
            </w:r>
          </w:p>
        </w:tc>
        <w:tc>
          <w:tcPr>
            <w:tcW w:w="1280" w:type="dxa"/>
            <w:tcBorders>
              <w:top w:val="single" w:sz="4" w:space="0" w:color="D9D9D9"/>
              <w:left w:val="single" w:sz="4" w:space="0" w:color="D9D9D9"/>
              <w:bottom w:val="single" w:sz="4" w:space="0" w:color="D9D9D9"/>
              <w:right w:val="single" w:sz="4" w:space="0" w:color="D9D9D9"/>
            </w:tcBorders>
            <w:vAlign w:val="center"/>
          </w:tcPr>
          <w:p w14:paraId="3A330AA3"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493D32FC" w14:textId="456F3D40" w:rsidR="00B10316" w:rsidRDefault="00B10316" w:rsidP="0041676F">
            <w:pPr>
              <w:pStyle w:val="1MCBodyText"/>
              <w:rPr>
                <w:noProof/>
              </w:rPr>
            </w:pPr>
            <w:r>
              <w:rPr>
                <w:noProof/>
              </w:rPr>
              <w:t>95 Golf Pkwy</w:t>
            </w:r>
            <w:r w:rsidR="0059390B">
              <w:rPr>
                <w:noProof/>
              </w:rPr>
              <w:t>.</w:t>
            </w:r>
          </w:p>
          <w:p w14:paraId="546AE8D9" w14:textId="7B15EF24"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473A014" w14:textId="77777777" w:rsidR="00F45418" w:rsidRPr="00E86B4B" w:rsidRDefault="006F179F" w:rsidP="00C05867">
            <w:pPr>
              <w:pStyle w:val="1MCBodyText"/>
            </w:pPr>
            <w:r>
              <w:t>Condo</w:t>
            </w:r>
          </w:p>
        </w:tc>
      </w:tr>
      <w:tr w:rsidR="009776B3" w:rsidRPr="00E86B4B" w14:paraId="10FF8A68"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4CEFF8B" w14:textId="77777777" w:rsidR="00F45418" w:rsidRPr="00E86B4B" w:rsidRDefault="006F179F" w:rsidP="003D5FAC">
            <w:pPr>
              <w:pStyle w:val="1MCBodyText"/>
              <w:jc w:val="center"/>
            </w:pPr>
            <w:r>
              <w:t>26</w:t>
            </w:r>
          </w:p>
        </w:tc>
        <w:tc>
          <w:tcPr>
            <w:tcW w:w="1280" w:type="dxa"/>
            <w:tcBorders>
              <w:top w:val="single" w:sz="4" w:space="0" w:color="D9D9D9"/>
              <w:left w:val="single" w:sz="4" w:space="0" w:color="D9D9D9"/>
              <w:bottom w:val="single" w:sz="4" w:space="0" w:color="D9D9D9"/>
              <w:right w:val="single" w:sz="4" w:space="0" w:color="D9D9D9"/>
            </w:tcBorders>
            <w:vAlign w:val="center"/>
          </w:tcPr>
          <w:p w14:paraId="342E4B1F"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57C6CEB9" w14:textId="578DA840" w:rsidR="00B10316" w:rsidRDefault="00B10316" w:rsidP="0041676F">
            <w:pPr>
              <w:pStyle w:val="1MCBodyText"/>
              <w:rPr>
                <w:noProof/>
              </w:rPr>
            </w:pPr>
            <w:r>
              <w:rPr>
                <w:noProof/>
              </w:rPr>
              <w:t>99 Golf Pkwy</w:t>
            </w:r>
            <w:r w:rsidR="0059390B">
              <w:rPr>
                <w:noProof/>
              </w:rPr>
              <w:t>.</w:t>
            </w:r>
          </w:p>
          <w:p w14:paraId="20070AC5" w14:textId="247503E9"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4934FDF5" w14:textId="77777777" w:rsidR="00F45418" w:rsidRPr="00E86B4B" w:rsidRDefault="006F179F" w:rsidP="00C05867">
            <w:pPr>
              <w:pStyle w:val="1MCBodyText"/>
            </w:pPr>
            <w:r>
              <w:t>Condo</w:t>
            </w:r>
          </w:p>
        </w:tc>
      </w:tr>
      <w:tr w:rsidR="009776B3" w:rsidRPr="00E86B4B" w14:paraId="15E7508D"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366D688F" w14:textId="77777777" w:rsidR="00F45418" w:rsidRPr="00E86B4B" w:rsidRDefault="006F179F" w:rsidP="003D5FAC">
            <w:pPr>
              <w:pStyle w:val="1MCBodyText"/>
              <w:jc w:val="center"/>
            </w:pPr>
            <w:r>
              <w:t>27</w:t>
            </w:r>
          </w:p>
        </w:tc>
        <w:tc>
          <w:tcPr>
            <w:tcW w:w="1280" w:type="dxa"/>
            <w:tcBorders>
              <w:top w:val="single" w:sz="4" w:space="0" w:color="D9D9D9"/>
              <w:left w:val="single" w:sz="4" w:space="0" w:color="D9D9D9"/>
              <w:bottom w:val="single" w:sz="4" w:space="0" w:color="D9D9D9"/>
              <w:right w:val="single" w:sz="4" w:space="0" w:color="D9D9D9"/>
            </w:tcBorders>
            <w:vAlign w:val="center"/>
          </w:tcPr>
          <w:p w14:paraId="1E51194E"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7BC8DB8F" w14:textId="6B7E9F6D" w:rsidR="00B10316" w:rsidRDefault="00B10316" w:rsidP="0041676F">
            <w:pPr>
              <w:pStyle w:val="1MCBodyText"/>
              <w:rPr>
                <w:noProof/>
              </w:rPr>
            </w:pPr>
            <w:r>
              <w:rPr>
                <w:noProof/>
              </w:rPr>
              <w:t>1628 N</w:t>
            </w:r>
            <w:r w:rsidR="0059390B">
              <w:rPr>
                <w:noProof/>
              </w:rPr>
              <w:t>.</w:t>
            </w:r>
            <w:r>
              <w:rPr>
                <w:noProof/>
              </w:rPr>
              <w:t xml:space="preserve"> Golf Glen</w:t>
            </w:r>
          </w:p>
          <w:p w14:paraId="6AC69C96" w14:textId="3E44FDD7"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6072244C" w14:textId="77777777" w:rsidR="00F45418" w:rsidRPr="00E86B4B" w:rsidRDefault="006F179F" w:rsidP="00C05867">
            <w:pPr>
              <w:pStyle w:val="1MCBodyText"/>
            </w:pPr>
            <w:r>
              <w:t>Condo</w:t>
            </w:r>
          </w:p>
        </w:tc>
      </w:tr>
      <w:tr w:rsidR="009776B3" w:rsidRPr="00E86B4B" w14:paraId="715D6AC5"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609FC00" w14:textId="77777777" w:rsidR="00F45418" w:rsidRPr="00E86B4B" w:rsidRDefault="006F179F" w:rsidP="003D5FAC">
            <w:pPr>
              <w:pStyle w:val="1MCBodyText"/>
              <w:jc w:val="center"/>
            </w:pPr>
            <w:r>
              <w:t>28</w:t>
            </w:r>
          </w:p>
        </w:tc>
        <w:tc>
          <w:tcPr>
            <w:tcW w:w="1280" w:type="dxa"/>
            <w:tcBorders>
              <w:top w:val="single" w:sz="4" w:space="0" w:color="D9D9D9"/>
              <w:left w:val="single" w:sz="4" w:space="0" w:color="D9D9D9"/>
              <w:bottom w:val="single" w:sz="4" w:space="0" w:color="D9D9D9"/>
              <w:right w:val="single" w:sz="4" w:space="0" w:color="D9D9D9"/>
            </w:tcBorders>
            <w:vAlign w:val="center"/>
          </w:tcPr>
          <w:p w14:paraId="2815707B"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3D31FE53" w14:textId="25132BA8" w:rsidR="00B10316" w:rsidRDefault="00B10316" w:rsidP="0041676F">
            <w:pPr>
              <w:pStyle w:val="1MCBodyText"/>
              <w:rPr>
                <w:noProof/>
              </w:rPr>
            </w:pPr>
            <w:r>
              <w:rPr>
                <w:noProof/>
              </w:rPr>
              <w:t>1624 N</w:t>
            </w:r>
            <w:r w:rsidR="0059390B">
              <w:rPr>
                <w:noProof/>
              </w:rPr>
              <w:t>.</w:t>
            </w:r>
            <w:r>
              <w:rPr>
                <w:noProof/>
              </w:rPr>
              <w:t xml:space="preserve"> Golf Glen</w:t>
            </w:r>
          </w:p>
          <w:p w14:paraId="7448FA27" w14:textId="2E52E255"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EB1AD98" w14:textId="77777777" w:rsidR="00F45418" w:rsidRPr="00E86B4B" w:rsidRDefault="006F179F" w:rsidP="00C05867">
            <w:pPr>
              <w:pStyle w:val="1MCBodyText"/>
            </w:pPr>
            <w:r>
              <w:t>Condo</w:t>
            </w:r>
          </w:p>
        </w:tc>
      </w:tr>
      <w:tr w:rsidR="009776B3" w:rsidRPr="00E86B4B" w14:paraId="07A3B2F1"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7D5FD81" w14:textId="77777777" w:rsidR="00F45418" w:rsidRPr="00E86B4B" w:rsidRDefault="006F179F" w:rsidP="003D5FAC">
            <w:pPr>
              <w:pStyle w:val="1MCBodyText"/>
              <w:jc w:val="center"/>
            </w:pPr>
            <w:r>
              <w:t>29</w:t>
            </w:r>
          </w:p>
        </w:tc>
        <w:tc>
          <w:tcPr>
            <w:tcW w:w="1280" w:type="dxa"/>
            <w:tcBorders>
              <w:top w:val="single" w:sz="4" w:space="0" w:color="D9D9D9"/>
              <w:left w:val="single" w:sz="4" w:space="0" w:color="D9D9D9"/>
              <w:bottom w:val="single" w:sz="4" w:space="0" w:color="D9D9D9"/>
              <w:right w:val="single" w:sz="4" w:space="0" w:color="D9D9D9"/>
            </w:tcBorders>
            <w:vAlign w:val="center"/>
          </w:tcPr>
          <w:p w14:paraId="576B141B"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7A9513F7" w14:textId="61235F7D" w:rsidR="00B10316" w:rsidRDefault="00B10316" w:rsidP="0041676F">
            <w:pPr>
              <w:pStyle w:val="1MCBodyText"/>
              <w:rPr>
                <w:noProof/>
              </w:rPr>
            </w:pPr>
            <w:r>
              <w:rPr>
                <w:noProof/>
              </w:rPr>
              <w:t>1629 N</w:t>
            </w:r>
            <w:r w:rsidR="0059390B">
              <w:rPr>
                <w:noProof/>
              </w:rPr>
              <w:t>.</w:t>
            </w:r>
            <w:r>
              <w:rPr>
                <w:noProof/>
              </w:rPr>
              <w:t xml:space="preserve"> Golf Glen</w:t>
            </w:r>
          </w:p>
          <w:p w14:paraId="0F823274" w14:textId="161F5347"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10D64863" w14:textId="77777777" w:rsidR="00F45418" w:rsidRPr="00E86B4B" w:rsidRDefault="006F179F" w:rsidP="00C05867">
            <w:pPr>
              <w:pStyle w:val="1MCBodyText"/>
            </w:pPr>
            <w:r>
              <w:t>Condo</w:t>
            </w:r>
          </w:p>
        </w:tc>
      </w:tr>
      <w:tr w:rsidR="009776B3" w:rsidRPr="00E86B4B" w14:paraId="444F2F5F"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E148B23" w14:textId="77777777" w:rsidR="00F45418" w:rsidRPr="00E86B4B" w:rsidRDefault="006F179F" w:rsidP="003D5FAC">
            <w:pPr>
              <w:pStyle w:val="1MCBodyText"/>
              <w:jc w:val="center"/>
            </w:pPr>
            <w:r>
              <w:t>30</w:t>
            </w:r>
          </w:p>
        </w:tc>
        <w:tc>
          <w:tcPr>
            <w:tcW w:w="1280" w:type="dxa"/>
            <w:tcBorders>
              <w:top w:val="single" w:sz="4" w:space="0" w:color="D9D9D9"/>
              <w:left w:val="single" w:sz="4" w:space="0" w:color="D9D9D9"/>
              <w:bottom w:val="single" w:sz="4" w:space="0" w:color="D9D9D9"/>
              <w:right w:val="single" w:sz="4" w:space="0" w:color="D9D9D9"/>
            </w:tcBorders>
            <w:vAlign w:val="center"/>
          </w:tcPr>
          <w:p w14:paraId="652A9168"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410F1913" w14:textId="5A1E8D66" w:rsidR="00B10316" w:rsidRDefault="00B10316" w:rsidP="0041676F">
            <w:pPr>
              <w:pStyle w:val="1MCBodyText"/>
              <w:rPr>
                <w:noProof/>
              </w:rPr>
            </w:pPr>
            <w:r>
              <w:rPr>
                <w:noProof/>
              </w:rPr>
              <w:t>1625 N</w:t>
            </w:r>
            <w:r w:rsidR="0059390B">
              <w:rPr>
                <w:noProof/>
              </w:rPr>
              <w:t>.</w:t>
            </w:r>
            <w:r>
              <w:rPr>
                <w:noProof/>
              </w:rPr>
              <w:t xml:space="preserve"> Golf Glen</w:t>
            </w:r>
          </w:p>
          <w:p w14:paraId="3C8D7655" w14:textId="70218C1C"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1A0170C0" w14:textId="77777777" w:rsidR="00F45418" w:rsidRPr="00E86B4B" w:rsidRDefault="006F179F" w:rsidP="00C05867">
            <w:pPr>
              <w:pStyle w:val="1MCBodyText"/>
            </w:pPr>
            <w:r>
              <w:t>Condo</w:t>
            </w:r>
          </w:p>
        </w:tc>
      </w:tr>
      <w:tr w:rsidR="009776B3" w:rsidRPr="00E86B4B" w14:paraId="38D4BB93"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CD91D24" w14:textId="77777777" w:rsidR="00F45418" w:rsidRPr="00E86B4B" w:rsidRDefault="006F179F" w:rsidP="003D5FAC">
            <w:pPr>
              <w:pStyle w:val="1MCBodyText"/>
              <w:jc w:val="center"/>
            </w:pPr>
            <w:r>
              <w:t>31</w:t>
            </w:r>
          </w:p>
        </w:tc>
        <w:tc>
          <w:tcPr>
            <w:tcW w:w="1280" w:type="dxa"/>
            <w:tcBorders>
              <w:top w:val="single" w:sz="4" w:space="0" w:color="D9D9D9"/>
              <w:left w:val="single" w:sz="4" w:space="0" w:color="D9D9D9"/>
              <w:bottom w:val="single" w:sz="4" w:space="0" w:color="D9D9D9"/>
              <w:right w:val="single" w:sz="4" w:space="0" w:color="D9D9D9"/>
            </w:tcBorders>
            <w:vAlign w:val="center"/>
          </w:tcPr>
          <w:p w14:paraId="203FA873"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4B565BD2" w14:textId="625B0D6A" w:rsidR="00B10316" w:rsidRDefault="00B10316" w:rsidP="0041676F">
            <w:pPr>
              <w:pStyle w:val="1MCBodyText"/>
              <w:rPr>
                <w:noProof/>
              </w:rPr>
            </w:pPr>
            <w:r>
              <w:rPr>
                <w:noProof/>
              </w:rPr>
              <w:t>1605 S</w:t>
            </w:r>
            <w:r w:rsidR="0059390B">
              <w:rPr>
                <w:noProof/>
              </w:rPr>
              <w:t>.</w:t>
            </w:r>
            <w:r>
              <w:rPr>
                <w:noProof/>
              </w:rPr>
              <w:t xml:space="preserve"> Golf Glen</w:t>
            </w:r>
          </w:p>
          <w:p w14:paraId="1250494F" w14:textId="06F8BE21"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2D192608" w14:textId="77777777" w:rsidR="00F45418" w:rsidRPr="00E86B4B" w:rsidRDefault="006F179F" w:rsidP="00C05867">
            <w:pPr>
              <w:pStyle w:val="1MCBodyText"/>
            </w:pPr>
            <w:r>
              <w:t>Condo</w:t>
            </w:r>
          </w:p>
        </w:tc>
      </w:tr>
      <w:tr w:rsidR="009776B3" w:rsidRPr="00E86B4B" w14:paraId="01DA54A6"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542CD8DB" w14:textId="77777777" w:rsidR="00F45418" w:rsidRPr="00E86B4B" w:rsidRDefault="006F179F" w:rsidP="003D5FAC">
            <w:pPr>
              <w:pStyle w:val="1MCBodyText"/>
              <w:jc w:val="center"/>
            </w:pPr>
            <w:r>
              <w:t>32</w:t>
            </w:r>
          </w:p>
        </w:tc>
        <w:tc>
          <w:tcPr>
            <w:tcW w:w="1280" w:type="dxa"/>
            <w:tcBorders>
              <w:top w:val="single" w:sz="4" w:space="0" w:color="D9D9D9"/>
              <w:left w:val="single" w:sz="4" w:space="0" w:color="D9D9D9"/>
              <w:bottom w:val="single" w:sz="4" w:space="0" w:color="D9D9D9"/>
              <w:right w:val="single" w:sz="4" w:space="0" w:color="D9D9D9"/>
            </w:tcBorders>
            <w:vAlign w:val="center"/>
          </w:tcPr>
          <w:p w14:paraId="57883D52"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34B48D9A" w14:textId="4E02F418" w:rsidR="00B10316" w:rsidRDefault="00B10316" w:rsidP="0041676F">
            <w:pPr>
              <w:pStyle w:val="1MCBodyText"/>
              <w:rPr>
                <w:noProof/>
              </w:rPr>
            </w:pPr>
            <w:r>
              <w:rPr>
                <w:noProof/>
              </w:rPr>
              <w:t>1612 S</w:t>
            </w:r>
            <w:r w:rsidR="0059390B">
              <w:rPr>
                <w:noProof/>
              </w:rPr>
              <w:t>.</w:t>
            </w:r>
            <w:r>
              <w:rPr>
                <w:noProof/>
              </w:rPr>
              <w:t xml:space="preserve"> Golf Glen</w:t>
            </w:r>
          </w:p>
          <w:p w14:paraId="041FC422" w14:textId="364B300A"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51B402C0" w14:textId="77777777" w:rsidR="00F45418" w:rsidRPr="00E86B4B" w:rsidRDefault="006F179F" w:rsidP="00C05867">
            <w:pPr>
              <w:pStyle w:val="1MCBodyText"/>
            </w:pPr>
            <w:r>
              <w:t>Condo</w:t>
            </w:r>
          </w:p>
        </w:tc>
      </w:tr>
      <w:tr w:rsidR="009776B3" w:rsidRPr="00E86B4B" w14:paraId="5B8E1C1F"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FEE1010" w14:textId="77777777" w:rsidR="00F45418" w:rsidRPr="00E86B4B" w:rsidRDefault="006F179F" w:rsidP="003D5FAC">
            <w:pPr>
              <w:pStyle w:val="1MCBodyText"/>
              <w:jc w:val="center"/>
            </w:pPr>
            <w:r>
              <w:t>33</w:t>
            </w:r>
          </w:p>
        </w:tc>
        <w:tc>
          <w:tcPr>
            <w:tcW w:w="1280" w:type="dxa"/>
            <w:tcBorders>
              <w:top w:val="single" w:sz="4" w:space="0" w:color="D9D9D9"/>
              <w:left w:val="single" w:sz="4" w:space="0" w:color="D9D9D9"/>
              <w:bottom w:val="single" w:sz="4" w:space="0" w:color="D9D9D9"/>
              <w:right w:val="single" w:sz="4" w:space="0" w:color="D9D9D9"/>
            </w:tcBorders>
            <w:vAlign w:val="center"/>
          </w:tcPr>
          <w:p w14:paraId="5AEB12A6"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5D105A23" w14:textId="17310113" w:rsidR="00B10316" w:rsidRDefault="00B10316" w:rsidP="0041676F">
            <w:pPr>
              <w:pStyle w:val="1MCBodyText"/>
              <w:rPr>
                <w:noProof/>
              </w:rPr>
            </w:pPr>
            <w:r>
              <w:rPr>
                <w:noProof/>
              </w:rPr>
              <w:t>1604 S</w:t>
            </w:r>
            <w:r w:rsidR="0059390B">
              <w:rPr>
                <w:noProof/>
              </w:rPr>
              <w:t>.</w:t>
            </w:r>
            <w:r>
              <w:rPr>
                <w:noProof/>
              </w:rPr>
              <w:t xml:space="preserve"> Golf Glen</w:t>
            </w:r>
          </w:p>
          <w:p w14:paraId="71FE25EA" w14:textId="7B08DD81"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E018668" w14:textId="77777777" w:rsidR="00F45418" w:rsidRPr="00E86B4B" w:rsidRDefault="006F179F" w:rsidP="00C05867">
            <w:pPr>
              <w:pStyle w:val="1MCBodyText"/>
            </w:pPr>
            <w:r>
              <w:t>Condo</w:t>
            </w:r>
          </w:p>
        </w:tc>
      </w:tr>
      <w:tr w:rsidR="009776B3" w:rsidRPr="00E86B4B" w14:paraId="120D69F7"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5D9B104" w14:textId="77777777" w:rsidR="00F45418" w:rsidRPr="00E86B4B" w:rsidRDefault="006F179F" w:rsidP="003D5FAC">
            <w:pPr>
              <w:pStyle w:val="1MCBodyText"/>
              <w:jc w:val="center"/>
            </w:pPr>
            <w:r>
              <w:t>34</w:t>
            </w:r>
          </w:p>
        </w:tc>
        <w:tc>
          <w:tcPr>
            <w:tcW w:w="1280" w:type="dxa"/>
            <w:tcBorders>
              <w:top w:val="single" w:sz="4" w:space="0" w:color="D9D9D9"/>
              <w:left w:val="single" w:sz="4" w:space="0" w:color="D9D9D9"/>
              <w:bottom w:val="single" w:sz="4" w:space="0" w:color="D9D9D9"/>
              <w:right w:val="single" w:sz="4" w:space="0" w:color="D9D9D9"/>
            </w:tcBorders>
            <w:vAlign w:val="center"/>
          </w:tcPr>
          <w:p w14:paraId="3B68EBE7"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E62351C" w14:textId="707C7D95" w:rsidR="00B10316" w:rsidRDefault="00B10316" w:rsidP="0041676F">
            <w:pPr>
              <w:pStyle w:val="1MCBodyText"/>
              <w:rPr>
                <w:noProof/>
              </w:rPr>
            </w:pPr>
            <w:r>
              <w:rPr>
                <w:noProof/>
              </w:rPr>
              <w:t>4962-4967 Sherman Ave</w:t>
            </w:r>
            <w:r w:rsidR="0059390B">
              <w:rPr>
                <w:noProof/>
              </w:rPr>
              <w:t>.</w:t>
            </w:r>
          </w:p>
          <w:p w14:paraId="741782FF" w14:textId="7F304CBA"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450954F7" w14:textId="77777777" w:rsidR="00F45418" w:rsidRPr="00E86B4B" w:rsidRDefault="006F179F" w:rsidP="00C05867">
            <w:pPr>
              <w:pStyle w:val="1MCBodyText"/>
            </w:pPr>
            <w:r>
              <w:t>Condo</w:t>
            </w:r>
          </w:p>
        </w:tc>
      </w:tr>
      <w:tr w:rsidR="009776B3" w:rsidRPr="00E86B4B" w14:paraId="305640CE"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27A6E13A" w14:textId="77777777" w:rsidR="00F45418" w:rsidRPr="00E86B4B" w:rsidRDefault="006F179F" w:rsidP="003D5FAC">
            <w:pPr>
              <w:pStyle w:val="1MCBodyText"/>
              <w:jc w:val="center"/>
            </w:pPr>
            <w:r>
              <w:t>35</w:t>
            </w:r>
          </w:p>
        </w:tc>
        <w:tc>
          <w:tcPr>
            <w:tcW w:w="1280" w:type="dxa"/>
            <w:tcBorders>
              <w:top w:val="single" w:sz="4" w:space="0" w:color="D9D9D9"/>
              <w:left w:val="single" w:sz="4" w:space="0" w:color="D9D9D9"/>
              <w:bottom w:val="single" w:sz="4" w:space="0" w:color="D9D9D9"/>
              <w:right w:val="single" w:sz="4" w:space="0" w:color="D9D9D9"/>
            </w:tcBorders>
            <w:vAlign w:val="center"/>
          </w:tcPr>
          <w:p w14:paraId="481B4643"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51A25692" w14:textId="72EAB144" w:rsidR="00B10316" w:rsidRDefault="00B10316" w:rsidP="0041676F">
            <w:pPr>
              <w:pStyle w:val="1MCBodyText"/>
              <w:rPr>
                <w:noProof/>
              </w:rPr>
            </w:pPr>
            <w:r>
              <w:rPr>
                <w:noProof/>
              </w:rPr>
              <w:t>4942-4946 Sherman Ave</w:t>
            </w:r>
            <w:r w:rsidR="0059390B">
              <w:rPr>
                <w:noProof/>
              </w:rPr>
              <w:t>.</w:t>
            </w:r>
          </w:p>
          <w:p w14:paraId="5120EE38" w14:textId="4E06BD68"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775FC6B0" w14:textId="77777777" w:rsidR="00F45418" w:rsidRPr="00E86B4B" w:rsidRDefault="006F179F" w:rsidP="00C05867">
            <w:pPr>
              <w:pStyle w:val="1MCBodyText"/>
            </w:pPr>
            <w:r>
              <w:t>Condo</w:t>
            </w:r>
          </w:p>
        </w:tc>
      </w:tr>
      <w:tr w:rsidR="009776B3" w:rsidRPr="00E86B4B" w14:paraId="007050FF"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7800E3D8" w14:textId="77777777" w:rsidR="00F45418" w:rsidRPr="00E86B4B" w:rsidRDefault="006F179F" w:rsidP="003D5FAC">
            <w:pPr>
              <w:pStyle w:val="1MCBodyText"/>
              <w:jc w:val="center"/>
            </w:pPr>
            <w:r>
              <w:t>36</w:t>
            </w:r>
          </w:p>
        </w:tc>
        <w:tc>
          <w:tcPr>
            <w:tcW w:w="1280" w:type="dxa"/>
            <w:tcBorders>
              <w:top w:val="single" w:sz="4" w:space="0" w:color="D9D9D9"/>
              <w:left w:val="single" w:sz="4" w:space="0" w:color="D9D9D9"/>
              <w:bottom w:val="single" w:sz="4" w:space="0" w:color="D9D9D9"/>
              <w:right w:val="single" w:sz="4" w:space="0" w:color="D9D9D9"/>
            </w:tcBorders>
            <w:vAlign w:val="center"/>
          </w:tcPr>
          <w:p w14:paraId="5531BA79"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927ED1C" w14:textId="3D9BA5B6" w:rsidR="00B10316" w:rsidRDefault="00B10316" w:rsidP="0041676F">
            <w:pPr>
              <w:pStyle w:val="1MCBodyText"/>
              <w:rPr>
                <w:noProof/>
              </w:rPr>
            </w:pPr>
            <w:r>
              <w:rPr>
                <w:noProof/>
              </w:rPr>
              <w:t>1620-1622 N</w:t>
            </w:r>
            <w:r w:rsidR="0059390B">
              <w:rPr>
                <w:noProof/>
              </w:rPr>
              <w:t>.</w:t>
            </w:r>
            <w:r>
              <w:rPr>
                <w:noProof/>
              </w:rPr>
              <w:t xml:space="preserve"> Golf Glen</w:t>
            </w:r>
          </w:p>
          <w:p w14:paraId="6E31269C" w14:textId="2BA7F695"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6EA30E81" w14:textId="77777777" w:rsidR="00F45418" w:rsidRPr="00E86B4B" w:rsidRDefault="006F179F" w:rsidP="00C05867">
            <w:pPr>
              <w:pStyle w:val="1MCBodyText"/>
            </w:pPr>
            <w:r>
              <w:t>Condo</w:t>
            </w:r>
          </w:p>
        </w:tc>
      </w:tr>
      <w:tr w:rsidR="009776B3" w:rsidRPr="00E86B4B" w14:paraId="1C00032E"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6FDFE9ED" w14:textId="77777777" w:rsidR="00F45418" w:rsidRPr="00E86B4B" w:rsidRDefault="006F179F" w:rsidP="003D5FAC">
            <w:pPr>
              <w:pStyle w:val="1MCBodyText"/>
              <w:jc w:val="center"/>
            </w:pPr>
            <w:r>
              <w:t>37</w:t>
            </w:r>
          </w:p>
        </w:tc>
        <w:tc>
          <w:tcPr>
            <w:tcW w:w="1280" w:type="dxa"/>
            <w:tcBorders>
              <w:top w:val="single" w:sz="4" w:space="0" w:color="D9D9D9"/>
              <w:left w:val="single" w:sz="4" w:space="0" w:color="D9D9D9"/>
              <w:bottom w:val="single" w:sz="4" w:space="0" w:color="D9D9D9"/>
              <w:right w:val="single" w:sz="4" w:space="0" w:color="D9D9D9"/>
            </w:tcBorders>
            <w:vAlign w:val="center"/>
          </w:tcPr>
          <w:p w14:paraId="7C1E1824"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70279BF" w14:textId="309F6C86" w:rsidR="00B10316" w:rsidRDefault="00B10316" w:rsidP="0041676F">
            <w:pPr>
              <w:pStyle w:val="1MCBodyText"/>
              <w:rPr>
                <w:noProof/>
              </w:rPr>
            </w:pPr>
            <w:r>
              <w:rPr>
                <w:noProof/>
              </w:rPr>
              <w:t>4922-4926 Sherman Ave</w:t>
            </w:r>
            <w:r w:rsidR="0059390B">
              <w:rPr>
                <w:noProof/>
              </w:rPr>
              <w:t>.</w:t>
            </w:r>
          </w:p>
          <w:p w14:paraId="3C31C687" w14:textId="30A355DC"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5C9A06B4" w14:textId="77777777" w:rsidR="00F45418" w:rsidRPr="00E86B4B" w:rsidRDefault="006F179F" w:rsidP="00C05867">
            <w:pPr>
              <w:pStyle w:val="1MCBodyText"/>
            </w:pPr>
            <w:r>
              <w:t>Condo</w:t>
            </w:r>
          </w:p>
        </w:tc>
      </w:tr>
      <w:tr w:rsidR="009776B3" w:rsidRPr="00E86B4B" w14:paraId="1095A691"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4786C2BE" w14:textId="77777777" w:rsidR="00F45418" w:rsidRPr="00E86B4B" w:rsidRDefault="006F179F" w:rsidP="003D5FAC">
            <w:pPr>
              <w:pStyle w:val="1MCBodyText"/>
              <w:jc w:val="center"/>
            </w:pPr>
            <w:r>
              <w:t>38</w:t>
            </w:r>
          </w:p>
        </w:tc>
        <w:tc>
          <w:tcPr>
            <w:tcW w:w="1280" w:type="dxa"/>
            <w:tcBorders>
              <w:top w:val="single" w:sz="4" w:space="0" w:color="D9D9D9"/>
              <w:left w:val="single" w:sz="4" w:space="0" w:color="D9D9D9"/>
              <w:bottom w:val="single" w:sz="4" w:space="0" w:color="D9D9D9"/>
              <w:right w:val="single" w:sz="4" w:space="0" w:color="D9D9D9"/>
            </w:tcBorders>
            <w:vAlign w:val="center"/>
          </w:tcPr>
          <w:p w14:paraId="17E9D45C"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6B6C454" w14:textId="2EC7AF45" w:rsidR="00B10316" w:rsidRDefault="00B10316" w:rsidP="0041676F">
            <w:pPr>
              <w:pStyle w:val="1MCBodyText"/>
              <w:rPr>
                <w:noProof/>
              </w:rPr>
            </w:pPr>
            <w:r>
              <w:rPr>
                <w:noProof/>
              </w:rPr>
              <w:t>1616-1618 S</w:t>
            </w:r>
            <w:r w:rsidR="0059390B">
              <w:rPr>
                <w:noProof/>
              </w:rPr>
              <w:t>.</w:t>
            </w:r>
            <w:r>
              <w:rPr>
                <w:noProof/>
              </w:rPr>
              <w:t xml:space="preserve"> Golf Glen</w:t>
            </w:r>
          </w:p>
          <w:p w14:paraId="7609EC75" w14:textId="2B524E13"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75C13831" w14:textId="77777777" w:rsidR="00F45418" w:rsidRPr="00E86B4B" w:rsidRDefault="006F179F" w:rsidP="00C05867">
            <w:pPr>
              <w:pStyle w:val="1MCBodyText"/>
            </w:pPr>
            <w:r>
              <w:t>Condo</w:t>
            </w:r>
          </w:p>
        </w:tc>
      </w:tr>
      <w:tr w:rsidR="009776B3" w:rsidRPr="00E86B4B" w14:paraId="486D21AE"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5823B867" w14:textId="77777777" w:rsidR="00F45418" w:rsidRPr="00E86B4B" w:rsidRDefault="006F179F" w:rsidP="003D5FAC">
            <w:pPr>
              <w:pStyle w:val="1MCBodyText"/>
              <w:jc w:val="center"/>
            </w:pPr>
            <w:r>
              <w:lastRenderedPageBreak/>
              <w:t>39</w:t>
            </w:r>
          </w:p>
        </w:tc>
        <w:tc>
          <w:tcPr>
            <w:tcW w:w="1280" w:type="dxa"/>
            <w:tcBorders>
              <w:top w:val="single" w:sz="4" w:space="0" w:color="D9D9D9"/>
              <w:left w:val="single" w:sz="4" w:space="0" w:color="D9D9D9"/>
              <w:bottom w:val="single" w:sz="4" w:space="0" w:color="D9D9D9"/>
              <w:right w:val="single" w:sz="4" w:space="0" w:color="D9D9D9"/>
            </w:tcBorders>
            <w:vAlign w:val="center"/>
          </w:tcPr>
          <w:p w14:paraId="6D663C4E"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D219313" w14:textId="6F131D07" w:rsidR="00B10316" w:rsidRDefault="00B10316" w:rsidP="0041676F">
            <w:pPr>
              <w:pStyle w:val="1MCBodyText"/>
              <w:rPr>
                <w:noProof/>
              </w:rPr>
            </w:pPr>
            <w:r>
              <w:rPr>
                <w:noProof/>
              </w:rPr>
              <w:t>1610 Wheeler Rd</w:t>
            </w:r>
            <w:r w:rsidR="0059390B">
              <w:rPr>
                <w:noProof/>
              </w:rPr>
              <w:t>.</w:t>
            </w:r>
          </w:p>
          <w:p w14:paraId="3D1BB64D" w14:textId="17BFFAEC"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6B2D6AF5" w14:textId="77777777" w:rsidR="00F45418" w:rsidRPr="00E86B4B" w:rsidRDefault="006F179F" w:rsidP="00C05867">
            <w:pPr>
              <w:pStyle w:val="1MCBodyText"/>
            </w:pPr>
            <w:r>
              <w:t>Condo</w:t>
            </w:r>
          </w:p>
        </w:tc>
      </w:tr>
      <w:tr w:rsidR="009776B3" w:rsidRPr="00E86B4B" w14:paraId="427440D4"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1DB1E09D" w14:textId="77777777" w:rsidR="00F45418" w:rsidRPr="00E86B4B" w:rsidRDefault="006F179F" w:rsidP="003D5FAC">
            <w:pPr>
              <w:pStyle w:val="1MCBodyText"/>
              <w:jc w:val="center"/>
            </w:pPr>
            <w:r>
              <w:t>40</w:t>
            </w:r>
          </w:p>
        </w:tc>
        <w:tc>
          <w:tcPr>
            <w:tcW w:w="1280" w:type="dxa"/>
            <w:tcBorders>
              <w:top w:val="single" w:sz="4" w:space="0" w:color="D9D9D9"/>
              <w:left w:val="single" w:sz="4" w:space="0" w:color="D9D9D9"/>
              <w:bottom w:val="single" w:sz="4" w:space="0" w:color="D9D9D9"/>
              <w:right w:val="single" w:sz="4" w:space="0" w:color="D9D9D9"/>
            </w:tcBorders>
            <w:vAlign w:val="center"/>
          </w:tcPr>
          <w:p w14:paraId="4C0296B0"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A162C9E" w14:textId="4B4D9944" w:rsidR="00B10316" w:rsidRDefault="00B10316" w:rsidP="0041676F">
            <w:pPr>
              <w:pStyle w:val="1MCBodyText"/>
              <w:rPr>
                <w:noProof/>
              </w:rPr>
            </w:pPr>
            <w:r>
              <w:rPr>
                <w:noProof/>
              </w:rPr>
              <w:t>1626-1630 Wheeler Rd</w:t>
            </w:r>
            <w:r w:rsidR="0059390B">
              <w:rPr>
                <w:noProof/>
              </w:rPr>
              <w:t>.</w:t>
            </w:r>
          </w:p>
          <w:p w14:paraId="4EA87C4E" w14:textId="6FBABE2A"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30B59DD2" w14:textId="77777777" w:rsidR="00F45418" w:rsidRPr="00E86B4B" w:rsidRDefault="006F179F" w:rsidP="00C05867">
            <w:pPr>
              <w:pStyle w:val="1MCBodyText"/>
            </w:pPr>
            <w:r>
              <w:t>Condo</w:t>
            </w:r>
          </w:p>
        </w:tc>
      </w:tr>
      <w:tr w:rsidR="009776B3" w:rsidRPr="00E86B4B" w14:paraId="7E019186"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00E7E00F" w14:textId="77777777" w:rsidR="00F45418" w:rsidRPr="00E86B4B" w:rsidRDefault="006F179F" w:rsidP="003D5FAC">
            <w:pPr>
              <w:pStyle w:val="1MCBodyText"/>
              <w:jc w:val="center"/>
            </w:pPr>
            <w:r>
              <w:t>41</w:t>
            </w:r>
          </w:p>
        </w:tc>
        <w:tc>
          <w:tcPr>
            <w:tcW w:w="1280" w:type="dxa"/>
            <w:tcBorders>
              <w:top w:val="single" w:sz="4" w:space="0" w:color="D9D9D9"/>
              <w:left w:val="single" w:sz="4" w:space="0" w:color="D9D9D9"/>
              <w:bottom w:val="single" w:sz="4" w:space="0" w:color="D9D9D9"/>
              <w:right w:val="single" w:sz="4" w:space="0" w:color="D9D9D9"/>
            </w:tcBorders>
            <w:vAlign w:val="center"/>
          </w:tcPr>
          <w:p w14:paraId="5A8B4729"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1A8ADAE2" w14:textId="099185D3" w:rsidR="00B10316" w:rsidRDefault="00B10316" w:rsidP="0041676F">
            <w:pPr>
              <w:pStyle w:val="1MCBodyText"/>
              <w:rPr>
                <w:noProof/>
              </w:rPr>
            </w:pPr>
            <w:r>
              <w:rPr>
                <w:noProof/>
              </w:rPr>
              <w:t>1602 S</w:t>
            </w:r>
            <w:r w:rsidR="0059390B">
              <w:rPr>
                <w:noProof/>
              </w:rPr>
              <w:t>.</w:t>
            </w:r>
            <w:r>
              <w:rPr>
                <w:noProof/>
              </w:rPr>
              <w:t xml:space="preserve"> Golf Glen</w:t>
            </w:r>
          </w:p>
          <w:p w14:paraId="2815BC96" w14:textId="03A00AEB"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64F09E9B" w14:textId="77777777" w:rsidR="00F45418" w:rsidRPr="00E86B4B" w:rsidRDefault="006F179F" w:rsidP="00C05867">
            <w:pPr>
              <w:pStyle w:val="1MCBodyText"/>
            </w:pPr>
            <w:r>
              <w:t>Condo</w:t>
            </w:r>
          </w:p>
        </w:tc>
      </w:tr>
      <w:tr w:rsidR="009776B3" w:rsidRPr="00E86B4B" w14:paraId="798394D4"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1D38AD21" w14:textId="77777777" w:rsidR="00F45418" w:rsidRPr="00E86B4B" w:rsidRDefault="006F179F" w:rsidP="003D5FAC">
            <w:pPr>
              <w:pStyle w:val="1MCBodyText"/>
              <w:jc w:val="center"/>
            </w:pPr>
            <w:r>
              <w:t>42</w:t>
            </w:r>
          </w:p>
        </w:tc>
        <w:tc>
          <w:tcPr>
            <w:tcW w:w="1280" w:type="dxa"/>
            <w:tcBorders>
              <w:top w:val="single" w:sz="4" w:space="0" w:color="D9D9D9"/>
              <w:left w:val="single" w:sz="4" w:space="0" w:color="D9D9D9"/>
              <w:bottom w:val="single" w:sz="4" w:space="0" w:color="D9D9D9"/>
              <w:right w:val="single" w:sz="4" w:space="0" w:color="D9D9D9"/>
            </w:tcBorders>
            <w:vAlign w:val="center"/>
          </w:tcPr>
          <w:p w14:paraId="225690C0"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C8620EB" w14:textId="7AFDAC20" w:rsidR="00B10316" w:rsidRDefault="00B10316" w:rsidP="0041676F">
            <w:pPr>
              <w:pStyle w:val="1MCBodyText"/>
              <w:rPr>
                <w:noProof/>
              </w:rPr>
            </w:pPr>
            <w:r>
              <w:rPr>
                <w:noProof/>
              </w:rPr>
              <w:t>1436 Wheeler Rd</w:t>
            </w:r>
            <w:r w:rsidR="0059390B">
              <w:rPr>
                <w:noProof/>
              </w:rPr>
              <w:t>.</w:t>
            </w:r>
          </w:p>
          <w:p w14:paraId="7001A0A0" w14:textId="2B5007BF"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097C1D7A" w14:textId="77777777" w:rsidR="00F45418" w:rsidRPr="00E86B4B" w:rsidRDefault="006F179F" w:rsidP="00C05867">
            <w:pPr>
              <w:pStyle w:val="1MCBodyText"/>
            </w:pPr>
            <w:r>
              <w:t>Clubhouse/Pool House</w:t>
            </w:r>
          </w:p>
        </w:tc>
      </w:tr>
      <w:tr w:rsidR="009776B3" w:rsidRPr="00E86B4B" w14:paraId="56E56138"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47F17C1B" w14:textId="77777777" w:rsidR="00F45418" w:rsidRPr="00E86B4B" w:rsidRDefault="006F179F" w:rsidP="003D5FAC">
            <w:pPr>
              <w:pStyle w:val="1MCBodyText"/>
              <w:jc w:val="center"/>
            </w:pPr>
            <w:r>
              <w:t>43</w:t>
            </w:r>
          </w:p>
        </w:tc>
        <w:tc>
          <w:tcPr>
            <w:tcW w:w="1280" w:type="dxa"/>
            <w:tcBorders>
              <w:top w:val="single" w:sz="4" w:space="0" w:color="D9D9D9"/>
              <w:left w:val="single" w:sz="4" w:space="0" w:color="D9D9D9"/>
              <w:bottom w:val="single" w:sz="4" w:space="0" w:color="D9D9D9"/>
              <w:right w:val="single" w:sz="4" w:space="0" w:color="D9D9D9"/>
            </w:tcBorders>
            <w:vAlign w:val="center"/>
          </w:tcPr>
          <w:p w14:paraId="1632F1A7"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60C66F8A" w14:textId="0F715333" w:rsidR="00B10316" w:rsidRDefault="00B10316" w:rsidP="0041676F">
            <w:pPr>
              <w:pStyle w:val="1MCBodyText"/>
              <w:rPr>
                <w:noProof/>
              </w:rPr>
            </w:pPr>
            <w:r>
              <w:rPr>
                <w:noProof/>
              </w:rPr>
              <w:t>1620 S</w:t>
            </w:r>
            <w:r w:rsidR="0059390B">
              <w:rPr>
                <w:noProof/>
              </w:rPr>
              <w:t>.</w:t>
            </w:r>
            <w:r>
              <w:rPr>
                <w:noProof/>
              </w:rPr>
              <w:t xml:space="preserve"> Golf Glen</w:t>
            </w:r>
          </w:p>
          <w:p w14:paraId="6915D635" w14:textId="303120A6"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05C7A3D9" w14:textId="77777777" w:rsidR="00F45418" w:rsidRPr="00E86B4B" w:rsidRDefault="006F179F" w:rsidP="00C05867">
            <w:pPr>
              <w:pStyle w:val="1MCBodyText"/>
            </w:pPr>
            <w:r>
              <w:t>Pool House</w:t>
            </w:r>
          </w:p>
        </w:tc>
      </w:tr>
      <w:tr w:rsidR="009776B3" w:rsidRPr="00E86B4B" w14:paraId="7778FA12" w14:textId="77777777" w:rsidTr="00B10316">
        <w:trPr>
          <w:trHeight w:val="360"/>
        </w:trPr>
        <w:tc>
          <w:tcPr>
            <w:tcW w:w="1341" w:type="dxa"/>
            <w:tcBorders>
              <w:top w:val="single" w:sz="4" w:space="0" w:color="D9D9D9"/>
              <w:left w:val="single" w:sz="4" w:space="0" w:color="D9D9D9"/>
              <w:bottom w:val="single" w:sz="4" w:space="0" w:color="D9D9D9"/>
              <w:right w:val="single" w:sz="4" w:space="0" w:color="D9D9D9"/>
            </w:tcBorders>
            <w:vAlign w:val="center"/>
          </w:tcPr>
          <w:p w14:paraId="38CF93AF" w14:textId="77777777" w:rsidR="00F45418" w:rsidRPr="00E86B4B" w:rsidRDefault="006F179F" w:rsidP="003D5FAC">
            <w:pPr>
              <w:pStyle w:val="1MCBodyText"/>
              <w:jc w:val="center"/>
            </w:pPr>
            <w:r>
              <w:t>44</w:t>
            </w:r>
          </w:p>
        </w:tc>
        <w:tc>
          <w:tcPr>
            <w:tcW w:w="1280" w:type="dxa"/>
            <w:tcBorders>
              <w:top w:val="single" w:sz="4" w:space="0" w:color="D9D9D9"/>
              <w:left w:val="single" w:sz="4" w:space="0" w:color="D9D9D9"/>
              <w:bottom w:val="single" w:sz="4" w:space="0" w:color="D9D9D9"/>
              <w:right w:val="single" w:sz="4" w:space="0" w:color="D9D9D9"/>
            </w:tcBorders>
            <w:vAlign w:val="center"/>
          </w:tcPr>
          <w:p w14:paraId="0E618176" w14:textId="77777777" w:rsidR="00F45418" w:rsidRPr="00E86B4B" w:rsidRDefault="006F179F" w:rsidP="003D5FAC">
            <w:pPr>
              <w:pStyle w:val="1MCBodyText"/>
              <w:jc w:val="center"/>
            </w:pPr>
            <w:r>
              <w:t>1</w:t>
            </w:r>
          </w:p>
        </w:tc>
        <w:tc>
          <w:tcPr>
            <w:tcW w:w="4086" w:type="dxa"/>
            <w:tcBorders>
              <w:top w:val="single" w:sz="4" w:space="0" w:color="D9D9D9"/>
              <w:left w:val="single" w:sz="4" w:space="0" w:color="D9D9D9"/>
              <w:bottom w:val="single" w:sz="4" w:space="0" w:color="D9D9D9"/>
              <w:right w:val="single" w:sz="4" w:space="0" w:color="D9D9D9"/>
            </w:tcBorders>
            <w:vAlign w:val="center"/>
          </w:tcPr>
          <w:p w14:paraId="71F2F9DD" w14:textId="43AAEDCB" w:rsidR="00B10316" w:rsidRDefault="00B10316" w:rsidP="0041676F">
            <w:pPr>
              <w:pStyle w:val="1MCBodyText"/>
              <w:rPr>
                <w:noProof/>
              </w:rPr>
            </w:pPr>
            <w:r>
              <w:rPr>
                <w:noProof/>
              </w:rPr>
              <w:t>5967 N</w:t>
            </w:r>
            <w:r w:rsidR="0059390B">
              <w:rPr>
                <w:noProof/>
              </w:rPr>
              <w:t>.</w:t>
            </w:r>
            <w:r>
              <w:rPr>
                <w:noProof/>
              </w:rPr>
              <w:t xml:space="preserve"> Sherman Ave</w:t>
            </w:r>
            <w:r w:rsidR="0059390B">
              <w:rPr>
                <w:noProof/>
              </w:rPr>
              <w:t>.</w:t>
            </w:r>
          </w:p>
          <w:p w14:paraId="7CAECDD2" w14:textId="1D4C868E" w:rsidR="00F45418" w:rsidRPr="00E86B4B" w:rsidRDefault="00B10316" w:rsidP="0041676F">
            <w:pPr>
              <w:pStyle w:val="1MCBodyText"/>
            </w:pPr>
            <w:r>
              <w:rPr>
                <w:noProof/>
              </w:rPr>
              <w:t>Madison</w:t>
            </w:r>
            <w:r w:rsidRPr="00E86B4B">
              <w:rPr>
                <w:noProof/>
              </w:rPr>
              <w:t xml:space="preserve">, </w:t>
            </w:r>
            <w:r>
              <w:rPr>
                <w:noProof/>
              </w:rPr>
              <w:t>WI  53704</w:t>
            </w:r>
          </w:p>
        </w:tc>
        <w:tc>
          <w:tcPr>
            <w:tcW w:w="4093" w:type="dxa"/>
            <w:tcBorders>
              <w:top w:val="single" w:sz="4" w:space="0" w:color="D9D9D9"/>
              <w:left w:val="single" w:sz="4" w:space="0" w:color="D9D9D9"/>
              <w:bottom w:val="single" w:sz="4" w:space="0" w:color="D9D9D9"/>
              <w:right w:val="single" w:sz="4" w:space="0" w:color="D9D9D9"/>
            </w:tcBorders>
            <w:vAlign w:val="center"/>
          </w:tcPr>
          <w:p w14:paraId="591AE2BB" w14:textId="77777777" w:rsidR="00F45418" w:rsidRPr="00E86B4B" w:rsidRDefault="006F179F" w:rsidP="00C05867">
            <w:pPr>
              <w:pStyle w:val="1MCBodyText"/>
            </w:pPr>
            <w:r>
              <w:t>Maintenance/Office Building</w:t>
            </w:r>
          </w:p>
        </w:tc>
      </w:tr>
    </w:tbl>
    <w:p w14:paraId="751FCDA6" w14:textId="77777777" w:rsidR="00F45418" w:rsidRPr="00637B0E" w:rsidRDefault="006F179F" w:rsidP="00823E7A">
      <w:pPr>
        <w:pStyle w:val="2020BodyText"/>
        <w:rPr>
          <w:rFonts w:eastAsia="Calibri"/>
        </w:rPr>
      </w:pPr>
      <w:r>
        <w:rPr>
          <w:rFonts w:eastAsia="Calibri"/>
        </w:rPr>
        <w:br w:type="page"/>
      </w:r>
    </w:p>
    <w:p w14:paraId="598C494B" w14:textId="68D06F5C" w:rsidR="00F45418" w:rsidRDefault="006F179F" w:rsidP="000F5104">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r w:rsidR="00B10316">
        <w:rPr>
          <w:rFonts w:eastAsia="Calibri"/>
          <w:noProof/>
        </w:rPr>
        <w:t>0</w:t>
      </w:r>
      <w:r>
        <w:rPr>
          <w:rFonts w:eastAsia="Calibri"/>
        </w:rPr>
        <w:fldChar w:fldCharType="end"/>
      </w:r>
      <w:bookmarkStart w:id="8" w:name="_Toc141093275"/>
      <w:r>
        <w:t>Property</w:t>
      </w:r>
      <w:bookmarkEnd w:id="8"/>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0F5104" w14:paraId="20435F40" w14:textId="77777777" w:rsidTr="00435EE6">
        <w:trPr>
          <w:gridAfter w:val="1"/>
          <w:wAfter w:w="227" w:type="pct"/>
          <w:trHeight w:val="20"/>
        </w:trPr>
        <w:tc>
          <w:tcPr>
            <w:tcW w:w="1642" w:type="pct"/>
            <w:tcBorders>
              <w:top w:val="single" w:sz="24" w:space="0" w:color="E2A92E"/>
              <w:left w:val="nil"/>
              <w:bottom w:val="nil"/>
              <w:right w:val="nil"/>
            </w:tcBorders>
            <w:vAlign w:val="center"/>
            <w:hideMark/>
          </w:tcPr>
          <w:p w14:paraId="7EFE117E" w14:textId="77777777" w:rsidR="00F45418" w:rsidRDefault="006F179F" w:rsidP="00435EE6">
            <w:pPr>
              <w:pStyle w:val="2020BodyText"/>
            </w:pPr>
            <w:r>
              <w:rPr>
                <w:color w:val="FFFFFF" w:themeColor="background1"/>
              </w:rPr>
              <w:t>..</w:t>
            </w:r>
          </w:p>
        </w:tc>
        <w:tc>
          <w:tcPr>
            <w:tcW w:w="934" w:type="pct"/>
            <w:gridSpan w:val="2"/>
            <w:vAlign w:val="center"/>
          </w:tcPr>
          <w:p w14:paraId="73F213EB" w14:textId="77777777" w:rsidR="00F45418" w:rsidRDefault="00F45418" w:rsidP="00435EE6">
            <w:pPr>
              <w:pStyle w:val="2020BodyText"/>
            </w:pPr>
          </w:p>
        </w:tc>
        <w:tc>
          <w:tcPr>
            <w:tcW w:w="762" w:type="pct"/>
            <w:gridSpan w:val="2"/>
            <w:vAlign w:val="center"/>
          </w:tcPr>
          <w:p w14:paraId="28F31609" w14:textId="77777777" w:rsidR="00F45418" w:rsidRDefault="00F45418" w:rsidP="00435EE6">
            <w:pPr>
              <w:pStyle w:val="2020BodyText"/>
            </w:pPr>
          </w:p>
        </w:tc>
        <w:tc>
          <w:tcPr>
            <w:tcW w:w="718" w:type="pct"/>
            <w:vAlign w:val="center"/>
          </w:tcPr>
          <w:p w14:paraId="10A10DE5" w14:textId="77777777" w:rsidR="00F45418" w:rsidRDefault="00F45418" w:rsidP="00435EE6">
            <w:pPr>
              <w:pStyle w:val="2020BodyText"/>
            </w:pPr>
          </w:p>
        </w:tc>
        <w:tc>
          <w:tcPr>
            <w:tcW w:w="718" w:type="pct"/>
            <w:gridSpan w:val="2"/>
          </w:tcPr>
          <w:p w14:paraId="0D9ECDA1" w14:textId="77777777" w:rsidR="00F45418" w:rsidRDefault="00F45418" w:rsidP="00435EE6">
            <w:pPr>
              <w:pStyle w:val="2020BodyText"/>
            </w:pPr>
          </w:p>
        </w:tc>
      </w:tr>
      <w:tr w:rsidR="000F5104" w14:paraId="30895ED8" w14:textId="77777777" w:rsidTr="00435EE6">
        <w:trPr>
          <w:trHeight w:val="432"/>
        </w:trPr>
        <w:tc>
          <w:tcPr>
            <w:tcW w:w="2065" w:type="pct"/>
            <w:gridSpan w:val="2"/>
            <w:tcBorders>
              <w:top w:val="single" w:sz="2" w:space="0" w:color="31353E"/>
              <w:left w:val="nil"/>
              <w:bottom w:val="nil"/>
              <w:right w:val="nil"/>
            </w:tcBorders>
            <w:vAlign w:val="center"/>
            <w:hideMark/>
          </w:tcPr>
          <w:p w14:paraId="53A9D1D9" w14:textId="77777777" w:rsidR="00F45418" w:rsidRDefault="006F179F" w:rsidP="00435EE6">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34E44321" w14:textId="77777777" w:rsidR="00F45418" w:rsidRDefault="006F179F" w:rsidP="00435EE6">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33F025E7" w14:textId="77777777" w:rsidR="00F45418" w:rsidRDefault="006F179F" w:rsidP="00435EE6">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1EEACB63" w14:textId="77777777" w:rsidR="00F45418" w:rsidRDefault="006F179F" w:rsidP="00435EE6">
            <w:pPr>
              <w:pStyle w:val="2020BodyText"/>
              <w:jc w:val="center"/>
              <w:rPr>
                <w:rFonts w:ascii="Calibri Light" w:hAnsi="Calibri Light" w:cs="Calibri Light"/>
              </w:rPr>
            </w:pPr>
            <w:r>
              <w:rPr>
                <w:rFonts w:ascii="Calibri Light" w:hAnsi="Calibri Light" w:cs="Calibri Light"/>
              </w:rPr>
              <w:t>Expiration Date</w:t>
            </w:r>
          </w:p>
        </w:tc>
      </w:tr>
      <w:tr w:rsidR="000F5104" w14:paraId="1AE526A5" w14:textId="77777777" w:rsidTr="00435EE6">
        <w:trPr>
          <w:trHeight w:val="288"/>
        </w:trPr>
        <w:tc>
          <w:tcPr>
            <w:tcW w:w="2065" w:type="pct"/>
            <w:gridSpan w:val="2"/>
            <w:tcBorders>
              <w:top w:val="nil"/>
              <w:left w:val="nil"/>
              <w:bottom w:val="single" w:sz="2" w:space="0" w:color="31353E"/>
              <w:right w:val="nil"/>
            </w:tcBorders>
            <w:vAlign w:val="center"/>
            <w:hideMark/>
          </w:tcPr>
          <w:p w14:paraId="2108620E" w14:textId="77777777" w:rsidR="00F45418" w:rsidRDefault="006F179F" w:rsidP="00435EE6">
            <w:pPr>
              <w:pStyle w:val="1MCBodyText"/>
              <w:jc w:val="center"/>
              <w:rPr>
                <w:rFonts w:asciiTheme="minorHAnsi" w:hAnsiTheme="minorHAnsi" w:cstheme="minorHAnsi"/>
                <w:b/>
                <w:bCs/>
                <w:sz w:val="20"/>
                <w:szCs w:val="22"/>
              </w:rPr>
            </w:pPr>
            <w:r>
              <w:rPr>
                <w:rFonts w:asciiTheme="minorHAnsi" w:hAnsiTheme="minorHAnsi" w:cstheme="minorHAnsi"/>
                <w:b/>
                <w:bCs/>
                <w:sz w:val="20"/>
              </w:rPr>
              <w:t>Owners Insurance Company</w:t>
            </w:r>
          </w:p>
        </w:tc>
        <w:tc>
          <w:tcPr>
            <w:tcW w:w="1135" w:type="pct"/>
            <w:gridSpan w:val="2"/>
            <w:tcBorders>
              <w:top w:val="nil"/>
              <w:left w:val="nil"/>
              <w:bottom w:val="single" w:sz="2" w:space="0" w:color="31353E"/>
              <w:right w:val="nil"/>
            </w:tcBorders>
            <w:vAlign w:val="center"/>
            <w:hideMark/>
          </w:tcPr>
          <w:p w14:paraId="59A687E7" w14:textId="77777777" w:rsidR="00F45418" w:rsidRDefault="006F179F" w:rsidP="00435EE6">
            <w:pPr>
              <w:pStyle w:val="1MCBodyText"/>
              <w:jc w:val="center"/>
              <w:rPr>
                <w:rFonts w:asciiTheme="minorHAnsi" w:hAnsiTheme="minorHAnsi" w:cstheme="minorHAnsi"/>
                <w:b/>
                <w:bCs/>
                <w:sz w:val="20"/>
              </w:rPr>
            </w:pPr>
            <w:r>
              <w:rPr>
                <w:rFonts w:asciiTheme="minorHAnsi" w:hAnsiTheme="minorHAnsi" w:cstheme="minorHAnsi"/>
                <w:b/>
                <w:bCs/>
                <w:sz w:val="20"/>
              </w:rPr>
              <w:t>61933485</w:t>
            </w:r>
          </w:p>
        </w:tc>
        <w:tc>
          <w:tcPr>
            <w:tcW w:w="887" w:type="pct"/>
            <w:gridSpan w:val="3"/>
            <w:tcBorders>
              <w:top w:val="nil"/>
              <w:left w:val="nil"/>
              <w:bottom w:val="single" w:sz="2" w:space="0" w:color="31353E"/>
              <w:right w:val="nil"/>
            </w:tcBorders>
            <w:vAlign w:val="center"/>
            <w:hideMark/>
          </w:tcPr>
          <w:p w14:paraId="64B89A6F" w14:textId="7E79A8EB" w:rsidR="00F45418" w:rsidRDefault="006F179F" w:rsidP="00435EE6">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“7/1/2023”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07.01.2023</w:t>
            </w:r>
            <w:r>
              <w:rPr>
                <w:rFonts w:asciiTheme="minorHAnsi" w:hAnsiTheme="minorHAnsi" w:cstheme="minorHAnsi"/>
                <w:b/>
                <w:bCs/>
                <w:sz w:val="20"/>
              </w:rPr>
              <w:fldChar w:fldCharType="end"/>
            </w:r>
          </w:p>
        </w:tc>
        <w:tc>
          <w:tcPr>
            <w:tcW w:w="913" w:type="pct"/>
            <w:gridSpan w:val="2"/>
            <w:tcBorders>
              <w:top w:val="nil"/>
              <w:left w:val="nil"/>
              <w:bottom w:val="single" w:sz="2" w:space="0" w:color="31353E"/>
              <w:right w:val="nil"/>
            </w:tcBorders>
            <w:vAlign w:val="center"/>
            <w:hideMark/>
          </w:tcPr>
          <w:p w14:paraId="19097549" w14:textId="1F36412A" w:rsidR="00F45418" w:rsidRDefault="006F179F" w:rsidP="00435EE6">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“7/1/2024 ”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07.01.2024</w:t>
            </w:r>
            <w:r>
              <w:rPr>
                <w:rFonts w:asciiTheme="minorHAnsi" w:hAnsiTheme="minorHAnsi" w:cstheme="minorHAnsi"/>
                <w:b/>
                <w:bCs/>
                <w:sz w:val="20"/>
              </w:rPr>
              <w:fldChar w:fldCharType="end"/>
            </w:r>
          </w:p>
        </w:tc>
      </w:tr>
    </w:tbl>
    <w:p w14:paraId="039AD957" w14:textId="54783EA6" w:rsidR="00F45418" w:rsidRDefault="006F179F" w:rsidP="000F5104">
      <w:pPr>
        <w:pStyle w:val="2020SubHeader"/>
      </w:pPr>
      <w:r>
        <w:t>Coverage Detail</w:t>
      </w: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6EA8BBA9" w14:textId="77777777" w:rsidTr="000F5104">
        <w:trPr>
          <w:jc w:val="center"/>
        </w:trPr>
        <w:tc>
          <w:tcPr>
            <w:tcW w:w="5000" w:type="pct"/>
            <w:gridSpan w:val="7"/>
            <w:tcBorders>
              <w:bottom w:val="single" w:sz="4" w:space="0" w:color="D9D9D9"/>
            </w:tcBorders>
            <w:hideMark/>
          </w:tcPr>
          <w:p w14:paraId="12E4CD68" w14:textId="2DE44AEA" w:rsidR="00F45418" w:rsidRPr="008C6DE1" w:rsidRDefault="00B10316" w:rsidP="00BC790F">
            <w:pPr>
              <w:pStyle w:val="1MCBodyText"/>
              <w:ind w:left="-104"/>
              <w:rPr>
                <w:b/>
                <w:snapToGrid w:val="0"/>
              </w:rPr>
            </w:pPr>
            <w:r w:rsidRPr="008C6DE1">
              <w:rPr>
                <w:b/>
                <w:noProof/>
                <w:snapToGrid w:val="0"/>
              </w:rPr>
              <w:t>Blanket Coverages</w:t>
            </w:r>
          </w:p>
        </w:tc>
      </w:tr>
      <w:tr w:rsidR="00996124" w14:paraId="49EF2118"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DCF267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F033E9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A849924" w14:textId="31CAC38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BF3F11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873DDBC" w14:textId="02506CCF"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00E56D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0126D61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202D2D32"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334DC3A2" w14:textId="2FF5EE5F" w:rsidR="00F45418" w:rsidRDefault="0059390B" w:rsidP="004E77CF">
            <w:pPr>
              <w:pStyle w:val="1MCBodyText"/>
            </w:pPr>
            <w:r>
              <w:rPr>
                <w:snapToGrid w:val="0"/>
              </w:rPr>
              <w:t xml:space="preserve">Blanket </w:t>
            </w:r>
            <w:r w:rsidR="006F179F">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4956EA6E" w14:textId="355A0D8E" w:rsidR="00F45418" w:rsidRDefault="00B10316" w:rsidP="009D15B3">
            <w:pPr>
              <w:pStyle w:val="1MCBodyText"/>
              <w:tabs>
                <w:tab w:val="right" w:pos="1020"/>
              </w:tabs>
              <w:jc w:val="right"/>
            </w:pPr>
            <w:r>
              <w:rPr>
                <w:noProof/>
                <w:snapToGrid w:val="0"/>
              </w:rPr>
              <w:t>$ 179,745,800</w:t>
            </w:r>
          </w:p>
        </w:tc>
        <w:tc>
          <w:tcPr>
            <w:tcW w:w="373" w:type="pct"/>
            <w:tcBorders>
              <w:top w:val="single" w:sz="4" w:space="0" w:color="D9D9D9"/>
              <w:left w:val="single" w:sz="4" w:space="0" w:color="D9D9D9"/>
              <w:bottom w:val="single" w:sz="4" w:space="0" w:color="D9D9D9"/>
              <w:right w:val="single" w:sz="4" w:space="0" w:color="D9D9D9"/>
            </w:tcBorders>
            <w:vAlign w:val="center"/>
          </w:tcPr>
          <w:p w14:paraId="266C49DD"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235A7D34" w14:textId="63AB9478"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181E62A" w14:textId="14DB6AD3"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4F67D4E4" w14:textId="00A395E4"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5D5EFD6D" w14:textId="77777777" w:rsidR="00F45418" w:rsidRDefault="006F179F" w:rsidP="004E77CF">
            <w:pPr>
              <w:pStyle w:val="1MCBodyText"/>
              <w:jc w:val="center"/>
            </w:pPr>
            <w:r>
              <w:t>8.8%</w:t>
            </w:r>
          </w:p>
        </w:tc>
      </w:tr>
      <w:tr w:rsidR="00996124" w14:paraId="02018E1F"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71E7215" w14:textId="0664E2D6" w:rsidR="00F45418" w:rsidRDefault="0059390B" w:rsidP="004E77CF">
            <w:pPr>
              <w:pStyle w:val="1MCBodyText"/>
            </w:pPr>
            <w:r>
              <w:rPr>
                <w:snapToGrid w:val="0"/>
              </w:rPr>
              <w:t xml:space="preserve">Blanket </w:t>
            </w:r>
            <w:r w:rsidR="006F179F">
              <w:rPr>
                <w:snapToGrid w:val="0"/>
              </w:rPr>
              <w:t>Business Personal Property</w:t>
            </w:r>
          </w:p>
        </w:tc>
        <w:tc>
          <w:tcPr>
            <w:tcW w:w="708" w:type="pct"/>
            <w:tcBorders>
              <w:top w:val="single" w:sz="4" w:space="0" w:color="D9D9D9"/>
              <w:left w:val="single" w:sz="4" w:space="0" w:color="D9D9D9"/>
              <w:bottom w:val="single" w:sz="4" w:space="0" w:color="D9D9D9"/>
              <w:right w:val="single" w:sz="4" w:space="0" w:color="D9D9D9"/>
            </w:tcBorders>
            <w:vAlign w:val="center"/>
          </w:tcPr>
          <w:p w14:paraId="660B7F0C" w14:textId="0C781009" w:rsidR="00F45418" w:rsidRDefault="00B10316" w:rsidP="009D15B3">
            <w:pPr>
              <w:pStyle w:val="1MCBodyText"/>
              <w:tabs>
                <w:tab w:val="right" w:pos="1020"/>
              </w:tabs>
              <w:jc w:val="right"/>
            </w:pPr>
            <w:r>
              <w:rPr>
                <w:noProof/>
                <w:snapToGrid w:val="0"/>
              </w:rPr>
              <w:t>$ 77,830</w:t>
            </w:r>
          </w:p>
        </w:tc>
        <w:tc>
          <w:tcPr>
            <w:tcW w:w="373" w:type="pct"/>
            <w:tcBorders>
              <w:top w:val="single" w:sz="4" w:space="0" w:color="D9D9D9"/>
              <w:left w:val="single" w:sz="4" w:space="0" w:color="D9D9D9"/>
              <w:bottom w:val="single" w:sz="4" w:space="0" w:color="D9D9D9"/>
              <w:right w:val="single" w:sz="4" w:space="0" w:color="D9D9D9"/>
            </w:tcBorders>
            <w:vAlign w:val="center"/>
          </w:tcPr>
          <w:p w14:paraId="6215CD18"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7969F479"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70D4AF3B" w14:textId="1B029662"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A534C37" w14:textId="5AB7B15D" w:rsidR="00F45418" w:rsidRDefault="006F179F"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589FB577" w14:textId="7F9202A8" w:rsidR="00F45418" w:rsidRDefault="006F179F" w:rsidP="004E77CF">
            <w:pPr>
              <w:pStyle w:val="1MCBodyText"/>
              <w:jc w:val="center"/>
            </w:pPr>
            <w:r>
              <w:t>6.4%</w:t>
            </w:r>
          </w:p>
        </w:tc>
      </w:tr>
    </w:tbl>
    <w:p w14:paraId="4E35D036"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2C6CB32B" w14:textId="77777777" w:rsidTr="000F5104">
        <w:trPr>
          <w:jc w:val="center"/>
        </w:trPr>
        <w:tc>
          <w:tcPr>
            <w:tcW w:w="5000" w:type="pct"/>
            <w:gridSpan w:val="7"/>
            <w:tcBorders>
              <w:bottom w:val="single" w:sz="4" w:space="0" w:color="D9D9D9"/>
            </w:tcBorders>
            <w:hideMark/>
          </w:tcPr>
          <w:p w14:paraId="10B5E05B" w14:textId="675ED22E" w:rsidR="00F45418" w:rsidRPr="008C6DE1" w:rsidRDefault="00B10316" w:rsidP="00BC790F">
            <w:pPr>
              <w:pStyle w:val="1MCBodyText"/>
              <w:ind w:left="-104"/>
              <w:rPr>
                <w:b/>
                <w:snapToGrid w:val="0"/>
              </w:rPr>
            </w:pPr>
            <w:r>
              <w:rPr>
                <w:noProof/>
                <w:snapToGrid w:val="0"/>
              </w:rPr>
              <w:t xml:space="preserve">Location 1, </w:t>
            </w:r>
            <w:r>
              <w:rPr>
                <w:bCs/>
                <w:noProof/>
                <w:snapToGrid w:val="0"/>
              </w:rPr>
              <w:t>Building</w:t>
            </w:r>
            <w:r>
              <w:rPr>
                <w:noProof/>
                <w:snapToGrid w:val="0"/>
              </w:rPr>
              <w:t xml:space="preserve"> 1</w:t>
            </w:r>
            <w:r w:rsidR="006F179F">
              <w:rPr>
                <w:bCs/>
                <w:snapToGrid w:val="0"/>
              </w:rPr>
              <w:t xml:space="preserve"> - </w:t>
            </w:r>
            <w:r>
              <w:rPr>
                <w:b/>
                <w:noProof/>
                <w:snapToGrid w:val="0"/>
              </w:rPr>
              <w:t>17-25 Golf Course Rd</w:t>
            </w:r>
            <w:r w:rsidR="0059390B">
              <w:rPr>
                <w:b/>
                <w:noProof/>
                <w:snapToGrid w:val="0"/>
              </w:rPr>
              <w:t>.</w:t>
            </w:r>
          </w:p>
        </w:tc>
      </w:tr>
      <w:tr w:rsidR="00996124" w14:paraId="6DC7D1CF"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122344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83BDEA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BD9B796"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A64C65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719D11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47674B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F6917E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A1068C0"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5C8F5ED"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98F452A" w14:textId="0E7464D9" w:rsidR="00F45418" w:rsidRDefault="00B10316" w:rsidP="009D15B3">
            <w:pPr>
              <w:pStyle w:val="1MCBodyText"/>
              <w:tabs>
                <w:tab w:val="right" w:pos="1020"/>
              </w:tabs>
              <w:jc w:val="right"/>
            </w:pPr>
            <w:r>
              <w:rPr>
                <w:noProof/>
                <w:snapToGrid w:val="0"/>
              </w:rPr>
              <w:t>$ 3,807,600</w:t>
            </w:r>
          </w:p>
        </w:tc>
        <w:tc>
          <w:tcPr>
            <w:tcW w:w="373" w:type="pct"/>
            <w:tcBorders>
              <w:top w:val="single" w:sz="4" w:space="0" w:color="D9D9D9"/>
              <w:left w:val="single" w:sz="4" w:space="0" w:color="D9D9D9"/>
              <w:bottom w:val="single" w:sz="4" w:space="0" w:color="D9D9D9"/>
              <w:right w:val="single" w:sz="4" w:space="0" w:color="D9D9D9"/>
            </w:tcBorders>
            <w:vAlign w:val="center"/>
          </w:tcPr>
          <w:p w14:paraId="785D1B58"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26EEFCED"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3969D09D" w14:textId="47F430C0"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B74D993" w14:textId="3AE97DD7"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3CCB9B45" w14:textId="77777777" w:rsidR="00F45418" w:rsidRDefault="006F179F" w:rsidP="004E77CF">
            <w:pPr>
              <w:pStyle w:val="1MCBodyText"/>
              <w:jc w:val="center"/>
            </w:pPr>
            <w:r>
              <w:t>8.8%</w:t>
            </w:r>
          </w:p>
        </w:tc>
      </w:tr>
    </w:tbl>
    <w:p w14:paraId="128F80EB"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1D882C7B" w14:textId="77777777" w:rsidTr="000F5104">
        <w:trPr>
          <w:jc w:val="center"/>
        </w:trPr>
        <w:tc>
          <w:tcPr>
            <w:tcW w:w="5000" w:type="pct"/>
            <w:gridSpan w:val="7"/>
            <w:tcBorders>
              <w:bottom w:val="single" w:sz="4" w:space="0" w:color="D9D9D9"/>
            </w:tcBorders>
            <w:hideMark/>
          </w:tcPr>
          <w:p w14:paraId="265171D1" w14:textId="3BB20F85" w:rsidR="00F45418" w:rsidRPr="008C6DE1" w:rsidRDefault="00B10316" w:rsidP="00BC790F">
            <w:pPr>
              <w:pStyle w:val="1MCBodyText"/>
              <w:ind w:left="-104"/>
              <w:rPr>
                <w:b/>
                <w:snapToGrid w:val="0"/>
              </w:rPr>
            </w:pPr>
            <w:r>
              <w:rPr>
                <w:noProof/>
                <w:snapToGrid w:val="0"/>
              </w:rPr>
              <w:t xml:space="preserve">Location 2, </w:t>
            </w:r>
            <w:r>
              <w:rPr>
                <w:bCs/>
                <w:noProof/>
                <w:snapToGrid w:val="0"/>
              </w:rPr>
              <w:t>Building</w:t>
            </w:r>
            <w:r>
              <w:rPr>
                <w:noProof/>
                <w:snapToGrid w:val="0"/>
              </w:rPr>
              <w:t xml:space="preserve"> 1</w:t>
            </w:r>
            <w:r w:rsidR="006F179F">
              <w:rPr>
                <w:bCs/>
                <w:snapToGrid w:val="0"/>
              </w:rPr>
              <w:t xml:space="preserve"> - </w:t>
            </w:r>
            <w:r>
              <w:rPr>
                <w:b/>
                <w:noProof/>
                <w:snapToGrid w:val="0"/>
              </w:rPr>
              <w:t>33-41 Golf Course Rd</w:t>
            </w:r>
            <w:r w:rsidR="0059390B">
              <w:rPr>
                <w:b/>
                <w:noProof/>
                <w:snapToGrid w:val="0"/>
              </w:rPr>
              <w:t>.</w:t>
            </w:r>
          </w:p>
        </w:tc>
      </w:tr>
      <w:tr w:rsidR="00996124" w14:paraId="4D3CA0D8"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C1F1E1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0D1FCB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2D8162D"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6D78A3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5DD95C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0C8BA0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F968A1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0267957F"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9F36E7D"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7AE27A16" w14:textId="607092AA" w:rsidR="00F45418" w:rsidRDefault="00B10316" w:rsidP="009D15B3">
            <w:pPr>
              <w:pStyle w:val="1MCBodyText"/>
              <w:tabs>
                <w:tab w:val="right" w:pos="1020"/>
              </w:tabs>
              <w:jc w:val="right"/>
            </w:pPr>
            <w:r>
              <w:rPr>
                <w:noProof/>
                <w:snapToGrid w:val="0"/>
              </w:rPr>
              <w:t>$ 3,807,600</w:t>
            </w:r>
          </w:p>
        </w:tc>
        <w:tc>
          <w:tcPr>
            <w:tcW w:w="373" w:type="pct"/>
            <w:tcBorders>
              <w:top w:val="single" w:sz="4" w:space="0" w:color="D9D9D9"/>
              <w:left w:val="single" w:sz="4" w:space="0" w:color="D9D9D9"/>
              <w:bottom w:val="single" w:sz="4" w:space="0" w:color="D9D9D9"/>
              <w:right w:val="single" w:sz="4" w:space="0" w:color="D9D9D9"/>
            </w:tcBorders>
            <w:vAlign w:val="center"/>
          </w:tcPr>
          <w:p w14:paraId="5D72A589"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245693D"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BE3154A" w14:textId="5FDAE922"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1B48057" w14:textId="541FF0D0"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4AC55E2" w14:textId="77777777" w:rsidR="00F45418" w:rsidRDefault="006F179F" w:rsidP="004E77CF">
            <w:pPr>
              <w:pStyle w:val="1MCBodyText"/>
              <w:jc w:val="center"/>
            </w:pPr>
            <w:r>
              <w:t>8.8%</w:t>
            </w:r>
          </w:p>
        </w:tc>
      </w:tr>
    </w:tbl>
    <w:p w14:paraId="5ADEED2C"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149C2DFC" w14:textId="77777777" w:rsidTr="000F5104">
        <w:trPr>
          <w:jc w:val="center"/>
        </w:trPr>
        <w:tc>
          <w:tcPr>
            <w:tcW w:w="5000" w:type="pct"/>
            <w:gridSpan w:val="7"/>
            <w:tcBorders>
              <w:bottom w:val="single" w:sz="4" w:space="0" w:color="D9D9D9"/>
            </w:tcBorders>
            <w:hideMark/>
          </w:tcPr>
          <w:p w14:paraId="353D8821" w14:textId="390A2EDE" w:rsidR="00F45418" w:rsidRPr="008C6DE1" w:rsidRDefault="00B10316" w:rsidP="00BC790F">
            <w:pPr>
              <w:pStyle w:val="1MCBodyText"/>
              <w:ind w:left="-104"/>
              <w:rPr>
                <w:b/>
                <w:snapToGrid w:val="0"/>
              </w:rPr>
            </w:pPr>
            <w:r>
              <w:rPr>
                <w:noProof/>
                <w:snapToGrid w:val="0"/>
              </w:rPr>
              <w:t xml:space="preserve">Location 3, </w:t>
            </w:r>
            <w:r>
              <w:rPr>
                <w:bCs/>
                <w:noProof/>
                <w:snapToGrid w:val="0"/>
              </w:rPr>
              <w:t>Building</w:t>
            </w:r>
            <w:r>
              <w:rPr>
                <w:noProof/>
                <w:snapToGrid w:val="0"/>
              </w:rPr>
              <w:t xml:space="preserve"> 1</w:t>
            </w:r>
            <w:r w:rsidR="006F179F">
              <w:rPr>
                <w:bCs/>
                <w:snapToGrid w:val="0"/>
              </w:rPr>
              <w:t xml:space="preserve"> - </w:t>
            </w:r>
            <w:r>
              <w:rPr>
                <w:b/>
                <w:noProof/>
                <w:snapToGrid w:val="0"/>
              </w:rPr>
              <w:t>49-57 Golf Course Rd</w:t>
            </w:r>
            <w:r w:rsidR="0059390B">
              <w:rPr>
                <w:b/>
                <w:noProof/>
                <w:snapToGrid w:val="0"/>
              </w:rPr>
              <w:t>.</w:t>
            </w:r>
          </w:p>
        </w:tc>
      </w:tr>
      <w:tr w:rsidR="00996124" w14:paraId="77B488CC"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69CE7C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C747ED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C336EEC"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C334BF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6F73DA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604ABC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C3E93B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5CF60716"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3F0ED59"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CCE5742" w14:textId="7002D532" w:rsidR="00F45418" w:rsidRDefault="00B10316" w:rsidP="009D15B3">
            <w:pPr>
              <w:pStyle w:val="1MCBodyText"/>
              <w:tabs>
                <w:tab w:val="right" w:pos="1020"/>
              </w:tabs>
              <w:jc w:val="right"/>
            </w:pPr>
            <w:r>
              <w:rPr>
                <w:noProof/>
                <w:snapToGrid w:val="0"/>
              </w:rPr>
              <w:t>$ 3,807,600</w:t>
            </w:r>
          </w:p>
        </w:tc>
        <w:tc>
          <w:tcPr>
            <w:tcW w:w="373" w:type="pct"/>
            <w:tcBorders>
              <w:top w:val="single" w:sz="4" w:space="0" w:color="D9D9D9"/>
              <w:left w:val="single" w:sz="4" w:space="0" w:color="D9D9D9"/>
              <w:bottom w:val="single" w:sz="4" w:space="0" w:color="D9D9D9"/>
              <w:right w:val="single" w:sz="4" w:space="0" w:color="D9D9D9"/>
            </w:tcBorders>
            <w:vAlign w:val="center"/>
          </w:tcPr>
          <w:p w14:paraId="02F65659"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F5B3FDE"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AADEF95" w14:textId="709F9A38"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6DCCFFFE" w14:textId="4426289C"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6C859D72" w14:textId="77777777" w:rsidR="00F45418" w:rsidRDefault="006F179F" w:rsidP="004E77CF">
            <w:pPr>
              <w:pStyle w:val="1MCBodyText"/>
              <w:jc w:val="center"/>
            </w:pPr>
            <w:r>
              <w:t>8.8%</w:t>
            </w:r>
          </w:p>
        </w:tc>
      </w:tr>
    </w:tbl>
    <w:p w14:paraId="657ACDC0"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75CD4EE8" w14:textId="77777777" w:rsidTr="000F5104">
        <w:trPr>
          <w:jc w:val="center"/>
        </w:trPr>
        <w:tc>
          <w:tcPr>
            <w:tcW w:w="5000" w:type="pct"/>
            <w:gridSpan w:val="7"/>
            <w:tcBorders>
              <w:bottom w:val="single" w:sz="4" w:space="0" w:color="D9D9D9"/>
            </w:tcBorders>
            <w:hideMark/>
          </w:tcPr>
          <w:p w14:paraId="33343B22" w14:textId="56B4D469" w:rsidR="00F45418" w:rsidRPr="008C6DE1" w:rsidRDefault="00B10316" w:rsidP="00BC790F">
            <w:pPr>
              <w:pStyle w:val="1MCBodyText"/>
              <w:ind w:left="-104"/>
              <w:rPr>
                <w:b/>
                <w:snapToGrid w:val="0"/>
              </w:rPr>
            </w:pPr>
            <w:r>
              <w:rPr>
                <w:noProof/>
                <w:snapToGrid w:val="0"/>
              </w:rPr>
              <w:t xml:space="preserve">Location 4, </w:t>
            </w:r>
            <w:r>
              <w:rPr>
                <w:bCs/>
                <w:noProof/>
                <w:snapToGrid w:val="0"/>
              </w:rPr>
              <w:t>Building</w:t>
            </w:r>
            <w:r>
              <w:rPr>
                <w:noProof/>
                <w:snapToGrid w:val="0"/>
              </w:rPr>
              <w:t xml:space="preserve"> 1</w:t>
            </w:r>
            <w:r w:rsidR="006F179F">
              <w:rPr>
                <w:bCs/>
                <w:snapToGrid w:val="0"/>
              </w:rPr>
              <w:t xml:space="preserve"> - </w:t>
            </w:r>
            <w:r>
              <w:rPr>
                <w:b/>
                <w:noProof/>
                <w:snapToGrid w:val="0"/>
              </w:rPr>
              <w:t>1-9 Golf Course Rd</w:t>
            </w:r>
            <w:r w:rsidR="0059390B">
              <w:rPr>
                <w:b/>
                <w:noProof/>
                <w:snapToGrid w:val="0"/>
              </w:rPr>
              <w:t>.</w:t>
            </w:r>
          </w:p>
        </w:tc>
      </w:tr>
      <w:tr w:rsidR="00996124" w14:paraId="44DDB5E1"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059060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2491C2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9CAB7D2"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0FAEC7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54DC69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3C8DF1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5C22FA0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4DD0878C"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08975774"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3102A108" w14:textId="3CEF2908" w:rsidR="00F45418" w:rsidRDefault="00B10316" w:rsidP="009D15B3">
            <w:pPr>
              <w:pStyle w:val="1MCBodyText"/>
              <w:tabs>
                <w:tab w:val="right" w:pos="1020"/>
              </w:tabs>
              <w:jc w:val="right"/>
            </w:pPr>
            <w:r>
              <w:rPr>
                <w:noProof/>
                <w:snapToGrid w:val="0"/>
              </w:rPr>
              <w:t>$ 3,941,300</w:t>
            </w:r>
          </w:p>
        </w:tc>
        <w:tc>
          <w:tcPr>
            <w:tcW w:w="373" w:type="pct"/>
            <w:tcBorders>
              <w:top w:val="single" w:sz="4" w:space="0" w:color="D9D9D9"/>
              <w:left w:val="single" w:sz="4" w:space="0" w:color="D9D9D9"/>
              <w:bottom w:val="single" w:sz="4" w:space="0" w:color="D9D9D9"/>
              <w:right w:val="single" w:sz="4" w:space="0" w:color="D9D9D9"/>
            </w:tcBorders>
            <w:vAlign w:val="center"/>
          </w:tcPr>
          <w:p w14:paraId="4CE889F8"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001D5AD"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316EF483" w14:textId="6A592796"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08A714F1" w14:textId="24845FC3"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CDB22BE" w14:textId="77777777" w:rsidR="00F45418" w:rsidRDefault="006F179F" w:rsidP="004E77CF">
            <w:pPr>
              <w:pStyle w:val="1MCBodyText"/>
              <w:jc w:val="center"/>
            </w:pPr>
            <w:r>
              <w:t>8.8%</w:t>
            </w:r>
          </w:p>
        </w:tc>
      </w:tr>
    </w:tbl>
    <w:p w14:paraId="53ECEC5C"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E003EF0" w14:textId="77777777" w:rsidTr="000F5104">
        <w:trPr>
          <w:jc w:val="center"/>
        </w:trPr>
        <w:tc>
          <w:tcPr>
            <w:tcW w:w="5000" w:type="pct"/>
            <w:gridSpan w:val="7"/>
            <w:tcBorders>
              <w:bottom w:val="single" w:sz="4" w:space="0" w:color="D9D9D9"/>
            </w:tcBorders>
            <w:hideMark/>
          </w:tcPr>
          <w:p w14:paraId="433471D8" w14:textId="7245B135" w:rsidR="00F45418" w:rsidRPr="008C6DE1" w:rsidRDefault="00B10316" w:rsidP="00BC790F">
            <w:pPr>
              <w:pStyle w:val="1MCBodyText"/>
              <w:ind w:left="-104"/>
              <w:rPr>
                <w:b/>
                <w:snapToGrid w:val="0"/>
              </w:rPr>
            </w:pPr>
            <w:r>
              <w:rPr>
                <w:noProof/>
                <w:snapToGrid w:val="0"/>
              </w:rPr>
              <w:t xml:space="preserve">Location 5, </w:t>
            </w:r>
            <w:r>
              <w:rPr>
                <w:bCs/>
                <w:noProof/>
                <w:snapToGrid w:val="0"/>
              </w:rPr>
              <w:t>Building</w:t>
            </w:r>
            <w:r>
              <w:rPr>
                <w:noProof/>
                <w:snapToGrid w:val="0"/>
              </w:rPr>
              <w:t xml:space="preserve"> 1</w:t>
            </w:r>
            <w:r w:rsidR="006F179F">
              <w:rPr>
                <w:bCs/>
                <w:snapToGrid w:val="0"/>
              </w:rPr>
              <w:t xml:space="preserve"> - </w:t>
            </w:r>
            <w:r>
              <w:rPr>
                <w:b/>
                <w:noProof/>
                <w:snapToGrid w:val="0"/>
              </w:rPr>
              <w:t>1426-1430 Wheeler Ct</w:t>
            </w:r>
            <w:r w:rsidR="0059390B">
              <w:rPr>
                <w:b/>
                <w:noProof/>
                <w:snapToGrid w:val="0"/>
              </w:rPr>
              <w:t>.</w:t>
            </w:r>
          </w:p>
        </w:tc>
      </w:tr>
      <w:tr w:rsidR="00996124" w14:paraId="2C7D6172"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A7B645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AC6223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E1AACE8"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0682AE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742CBF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89799E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3AF6E35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2134E4C7"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1101327"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40BB969C" w14:textId="16E37BCF" w:rsidR="00F45418" w:rsidRDefault="00B10316" w:rsidP="009D15B3">
            <w:pPr>
              <w:pStyle w:val="1MCBodyText"/>
              <w:tabs>
                <w:tab w:val="right" w:pos="1020"/>
              </w:tabs>
              <w:jc w:val="right"/>
            </w:pPr>
            <w:r>
              <w:rPr>
                <w:noProof/>
                <w:snapToGrid w:val="0"/>
              </w:rPr>
              <w:t>$ 3,941,300</w:t>
            </w:r>
          </w:p>
        </w:tc>
        <w:tc>
          <w:tcPr>
            <w:tcW w:w="373" w:type="pct"/>
            <w:tcBorders>
              <w:top w:val="single" w:sz="4" w:space="0" w:color="D9D9D9"/>
              <w:left w:val="single" w:sz="4" w:space="0" w:color="D9D9D9"/>
              <w:bottom w:val="single" w:sz="4" w:space="0" w:color="D9D9D9"/>
              <w:right w:val="single" w:sz="4" w:space="0" w:color="D9D9D9"/>
            </w:tcBorders>
            <w:vAlign w:val="center"/>
          </w:tcPr>
          <w:p w14:paraId="778DB789"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2C6ECF2"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747CC239" w14:textId="593A5F5F"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133FB64" w14:textId="02C7F0E1"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724020BD" w14:textId="77777777" w:rsidR="00F45418" w:rsidRDefault="006F179F" w:rsidP="004E77CF">
            <w:pPr>
              <w:pStyle w:val="1MCBodyText"/>
              <w:jc w:val="center"/>
            </w:pPr>
            <w:r>
              <w:t>8.8%</w:t>
            </w:r>
          </w:p>
        </w:tc>
      </w:tr>
    </w:tbl>
    <w:p w14:paraId="05397259"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645525AF" w14:textId="77777777" w:rsidTr="000F5104">
        <w:trPr>
          <w:jc w:val="center"/>
        </w:trPr>
        <w:tc>
          <w:tcPr>
            <w:tcW w:w="5000" w:type="pct"/>
            <w:gridSpan w:val="7"/>
            <w:tcBorders>
              <w:bottom w:val="single" w:sz="4" w:space="0" w:color="D9D9D9"/>
            </w:tcBorders>
            <w:hideMark/>
          </w:tcPr>
          <w:p w14:paraId="07E481D3" w14:textId="76AC4220" w:rsidR="00F45418" w:rsidRPr="008C6DE1" w:rsidRDefault="00B10316" w:rsidP="00BC790F">
            <w:pPr>
              <w:pStyle w:val="1MCBodyText"/>
              <w:ind w:left="-104"/>
              <w:rPr>
                <w:b/>
                <w:snapToGrid w:val="0"/>
              </w:rPr>
            </w:pPr>
            <w:r>
              <w:rPr>
                <w:noProof/>
                <w:snapToGrid w:val="0"/>
              </w:rPr>
              <w:t xml:space="preserve">Location 6, </w:t>
            </w:r>
            <w:r>
              <w:rPr>
                <w:bCs/>
                <w:noProof/>
                <w:snapToGrid w:val="0"/>
              </w:rPr>
              <w:t>Building</w:t>
            </w:r>
            <w:r>
              <w:rPr>
                <w:noProof/>
                <w:snapToGrid w:val="0"/>
              </w:rPr>
              <w:t xml:space="preserve"> 1</w:t>
            </w:r>
            <w:r w:rsidR="006F179F">
              <w:rPr>
                <w:bCs/>
                <w:snapToGrid w:val="0"/>
              </w:rPr>
              <w:t xml:space="preserve"> - </w:t>
            </w:r>
            <w:r>
              <w:rPr>
                <w:b/>
                <w:noProof/>
                <w:snapToGrid w:val="0"/>
              </w:rPr>
              <w:t>1418-1422 Wheeler Rd</w:t>
            </w:r>
            <w:r w:rsidR="0059390B">
              <w:rPr>
                <w:b/>
                <w:noProof/>
                <w:snapToGrid w:val="0"/>
              </w:rPr>
              <w:t>.</w:t>
            </w:r>
          </w:p>
        </w:tc>
      </w:tr>
      <w:tr w:rsidR="00996124" w14:paraId="4B2125A7"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193A6F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878CC9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D4C75B3"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94C0F2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5EDE45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25DDF0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6411DC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DCC51D6"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1AE4BE3"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6A2239A" w14:textId="4C49A792" w:rsidR="00F45418" w:rsidRDefault="00B10316" w:rsidP="009D15B3">
            <w:pPr>
              <w:pStyle w:val="1MCBodyText"/>
              <w:tabs>
                <w:tab w:val="right" w:pos="1020"/>
              </w:tabs>
              <w:jc w:val="right"/>
            </w:pPr>
            <w:r>
              <w:rPr>
                <w:noProof/>
                <w:snapToGrid w:val="0"/>
              </w:rPr>
              <w:t>$ 4,156,000</w:t>
            </w:r>
          </w:p>
        </w:tc>
        <w:tc>
          <w:tcPr>
            <w:tcW w:w="373" w:type="pct"/>
            <w:tcBorders>
              <w:top w:val="single" w:sz="4" w:space="0" w:color="D9D9D9"/>
              <w:left w:val="single" w:sz="4" w:space="0" w:color="D9D9D9"/>
              <w:bottom w:val="single" w:sz="4" w:space="0" w:color="D9D9D9"/>
              <w:right w:val="single" w:sz="4" w:space="0" w:color="D9D9D9"/>
            </w:tcBorders>
            <w:vAlign w:val="center"/>
          </w:tcPr>
          <w:p w14:paraId="353C8025"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6D0CE3EE"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2910F28" w14:textId="0BA2FE18"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31FF4860" w14:textId="550F621D"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988525C" w14:textId="77777777" w:rsidR="00F45418" w:rsidRDefault="006F179F" w:rsidP="004E77CF">
            <w:pPr>
              <w:pStyle w:val="1MCBodyText"/>
              <w:jc w:val="center"/>
            </w:pPr>
            <w:r>
              <w:t>8.8%</w:t>
            </w:r>
          </w:p>
        </w:tc>
      </w:tr>
    </w:tbl>
    <w:p w14:paraId="526C6458" w14:textId="77777777" w:rsidR="00F45418" w:rsidRDefault="00F45418" w:rsidP="005C60F4">
      <w:pPr>
        <w:pStyle w:val="1MCBodyText"/>
        <w:rPr>
          <w:snapToGrid w:val="0"/>
        </w:rPr>
      </w:pPr>
    </w:p>
    <w:p w14:paraId="2AF33C75" w14:textId="77777777" w:rsidR="0059390B" w:rsidRDefault="0059390B" w:rsidP="005C60F4">
      <w:pPr>
        <w:pStyle w:val="1MCBodyText"/>
        <w:rPr>
          <w:snapToGrid w:val="0"/>
        </w:rPr>
      </w:pPr>
    </w:p>
    <w:p w14:paraId="04440231" w14:textId="77777777" w:rsidR="0059390B" w:rsidRDefault="0059390B"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2BA60BB3" w14:textId="77777777" w:rsidTr="000F5104">
        <w:trPr>
          <w:jc w:val="center"/>
        </w:trPr>
        <w:tc>
          <w:tcPr>
            <w:tcW w:w="5000" w:type="pct"/>
            <w:gridSpan w:val="7"/>
            <w:tcBorders>
              <w:bottom w:val="single" w:sz="4" w:space="0" w:color="D9D9D9"/>
            </w:tcBorders>
            <w:hideMark/>
          </w:tcPr>
          <w:p w14:paraId="23526980" w14:textId="4014D1F1" w:rsidR="00F45418" w:rsidRPr="008C6DE1" w:rsidRDefault="00B10316" w:rsidP="00BC790F">
            <w:pPr>
              <w:pStyle w:val="1MCBodyText"/>
              <w:ind w:left="-104"/>
              <w:rPr>
                <w:b/>
                <w:snapToGrid w:val="0"/>
              </w:rPr>
            </w:pPr>
            <w:r>
              <w:rPr>
                <w:noProof/>
                <w:snapToGrid w:val="0"/>
              </w:rPr>
              <w:lastRenderedPageBreak/>
              <w:t xml:space="preserve">Location 7, </w:t>
            </w:r>
            <w:r>
              <w:rPr>
                <w:bCs/>
                <w:noProof/>
                <w:snapToGrid w:val="0"/>
              </w:rPr>
              <w:t>Building</w:t>
            </w:r>
            <w:r>
              <w:rPr>
                <w:noProof/>
                <w:snapToGrid w:val="0"/>
              </w:rPr>
              <w:t xml:space="preserve"> 1</w:t>
            </w:r>
            <w:r w:rsidR="006F179F">
              <w:rPr>
                <w:bCs/>
                <w:snapToGrid w:val="0"/>
              </w:rPr>
              <w:t xml:space="preserve"> - </w:t>
            </w:r>
            <w:r>
              <w:rPr>
                <w:b/>
                <w:noProof/>
                <w:snapToGrid w:val="0"/>
              </w:rPr>
              <w:t>1410-1414 Wheeler Rd</w:t>
            </w:r>
            <w:r w:rsidR="0059390B">
              <w:rPr>
                <w:b/>
                <w:noProof/>
                <w:snapToGrid w:val="0"/>
              </w:rPr>
              <w:t>.</w:t>
            </w:r>
          </w:p>
        </w:tc>
      </w:tr>
      <w:tr w:rsidR="00996124" w14:paraId="17650ECF"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C1B8E5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830A84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DB46B42"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D83970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C46798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6B2207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A9453F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579096DE"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1AF5CEE7"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630F3421" w14:textId="388F66E1" w:rsidR="00F45418" w:rsidRDefault="00B10316" w:rsidP="009D15B3">
            <w:pPr>
              <w:pStyle w:val="1MCBodyText"/>
              <w:tabs>
                <w:tab w:val="right" w:pos="1020"/>
              </w:tabs>
              <w:jc w:val="right"/>
            </w:pPr>
            <w:r>
              <w:rPr>
                <w:noProof/>
                <w:snapToGrid w:val="0"/>
              </w:rPr>
              <w:t>$ 4,156,000</w:t>
            </w:r>
          </w:p>
        </w:tc>
        <w:tc>
          <w:tcPr>
            <w:tcW w:w="373" w:type="pct"/>
            <w:tcBorders>
              <w:top w:val="single" w:sz="4" w:space="0" w:color="D9D9D9"/>
              <w:left w:val="single" w:sz="4" w:space="0" w:color="D9D9D9"/>
              <w:bottom w:val="single" w:sz="4" w:space="0" w:color="D9D9D9"/>
              <w:right w:val="single" w:sz="4" w:space="0" w:color="D9D9D9"/>
            </w:tcBorders>
            <w:vAlign w:val="center"/>
          </w:tcPr>
          <w:p w14:paraId="594FC960"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64ED5D96"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12C2B0C" w14:textId="48BCF01F"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67C1FE3" w14:textId="31DCD4FB"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32E0079B" w14:textId="77777777" w:rsidR="00F45418" w:rsidRDefault="006F179F" w:rsidP="004E77CF">
            <w:pPr>
              <w:pStyle w:val="1MCBodyText"/>
              <w:jc w:val="center"/>
            </w:pPr>
            <w:r>
              <w:t>8.8%</w:t>
            </w:r>
          </w:p>
        </w:tc>
      </w:tr>
    </w:tbl>
    <w:p w14:paraId="60F8A4C4"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5035F900" w14:textId="77777777" w:rsidTr="000F5104">
        <w:trPr>
          <w:jc w:val="center"/>
        </w:trPr>
        <w:tc>
          <w:tcPr>
            <w:tcW w:w="5000" w:type="pct"/>
            <w:gridSpan w:val="7"/>
            <w:tcBorders>
              <w:bottom w:val="single" w:sz="4" w:space="0" w:color="D9D9D9"/>
            </w:tcBorders>
            <w:hideMark/>
          </w:tcPr>
          <w:p w14:paraId="3DD5DAC1" w14:textId="79C6D09B" w:rsidR="00F45418" w:rsidRPr="008C6DE1" w:rsidRDefault="00B10316" w:rsidP="00BC790F">
            <w:pPr>
              <w:pStyle w:val="1MCBodyText"/>
              <w:ind w:left="-104"/>
              <w:rPr>
                <w:b/>
                <w:snapToGrid w:val="0"/>
              </w:rPr>
            </w:pPr>
            <w:r>
              <w:rPr>
                <w:noProof/>
                <w:snapToGrid w:val="0"/>
              </w:rPr>
              <w:t xml:space="preserve">Location 8, </w:t>
            </w:r>
            <w:r>
              <w:rPr>
                <w:bCs/>
                <w:noProof/>
                <w:snapToGrid w:val="0"/>
              </w:rPr>
              <w:t>Building</w:t>
            </w:r>
            <w:r>
              <w:rPr>
                <w:noProof/>
                <w:snapToGrid w:val="0"/>
              </w:rPr>
              <w:t xml:space="preserve"> 1</w:t>
            </w:r>
            <w:r w:rsidR="006F179F">
              <w:rPr>
                <w:bCs/>
                <w:snapToGrid w:val="0"/>
              </w:rPr>
              <w:t xml:space="preserve"> - </w:t>
            </w:r>
            <w:r>
              <w:rPr>
                <w:b/>
                <w:noProof/>
                <w:snapToGrid w:val="0"/>
              </w:rPr>
              <w:t>1442-1446 Wheeler Rd</w:t>
            </w:r>
            <w:r w:rsidR="0059390B">
              <w:rPr>
                <w:b/>
                <w:noProof/>
                <w:snapToGrid w:val="0"/>
              </w:rPr>
              <w:t>.</w:t>
            </w:r>
          </w:p>
        </w:tc>
      </w:tr>
      <w:tr w:rsidR="00996124" w14:paraId="0B5BD4CA"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19E5B8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32929E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D3A1635"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872B03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2DF1A5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401D50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555E5C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B0A9C80"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CFEFB49"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3CFAF84F" w14:textId="73E1FDD1" w:rsidR="00F45418" w:rsidRDefault="00B10316" w:rsidP="009D15B3">
            <w:pPr>
              <w:pStyle w:val="1MCBodyText"/>
              <w:tabs>
                <w:tab w:val="right" w:pos="1020"/>
              </w:tabs>
              <w:jc w:val="right"/>
            </w:pPr>
            <w:r>
              <w:rPr>
                <w:noProof/>
                <w:snapToGrid w:val="0"/>
              </w:rPr>
              <w:t>$ 4,156,000</w:t>
            </w:r>
          </w:p>
        </w:tc>
        <w:tc>
          <w:tcPr>
            <w:tcW w:w="373" w:type="pct"/>
            <w:tcBorders>
              <w:top w:val="single" w:sz="4" w:space="0" w:color="D9D9D9"/>
              <w:left w:val="single" w:sz="4" w:space="0" w:color="D9D9D9"/>
              <w:bottom w:val="single" w:sz="4" w:space="0" w:color="D9D9D9"/>
              <w:right w:val="single" w:sz="4" w:space="0" w:color="D9D9D9"/>
            </w:tcBorders>
            <w:vAlign w:val="center"/>
          </w:tcPr>
          <w:p w14:paraId="0314D1E9"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50C577A3"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28B9790" w14:textId="0601FCCD"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004236A6" w14:textId="215F5554"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7372EC9" w14:textId="7E2CEFC0" w:rsidR="00F45418" w:rsidRDefault="0059390B" w:rsidP="004E77CF">
            <w:pPr>
              <w:pStyle w:val="1MCBodyText"/>
              <w:jc w:val="center"/>
            </w:pPr>
            <w:r>
              <w:t>8.8%</w:t>
            </w:r>
          </w:p>
        </w:tc>
      </w:tr>
    </w:tbl>
    <w:p w14:paraId="1122CDA9"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4522DE9" w14:textId="77777777" w:rsidTr="000F5104">
        <w:trPr>
          <w:jc w:val="center"/>
        </w:trPr>
        <w:tc>
          <w:tcPr>
            <w:tcW w:w="5000" w:type="pct"/>
            <w:gridSpan w:val="7"/>
            <w:tcBorders>
              <w:bottom w:val="single" w:sz="4" w:space="0" w:color="D9D9D9"/>
            </w:tcBorders>
            <w:hideMark/>
          </w:tcPr>
          <w:p w14:paraId="7F3877A0" w14:textId="1CF69821" w:rsidR="00F45418" w:rsidRPr="008C6DE1" w:rsidRDefault="00B10316" w:rsidP="00BC790F">
            <w:pPr>
              <w:pStyle w:val="1MCBodyText"/>
              <w:ind w:left="-104"/>
              <w:rPr>
                <w:b/>
                <w:snapToGrid w:val="0"/>
              </w:rPr>
            </w:pPr>
            <w:r>
              <w:rPr>
                <w:noProof/>
                <w:snapToGrid w:val="0"/>
              </w:rPr>
              <w:t xml:space="preserve">Location 9, </w:t>
            </w:r>
            <w:r>
              <w:rPr>
                <w:bCs/>
                <w:noProof/>
                <w:snapToGrid w:val="0"/>
              </w:rPr>
              <w:t>Building</w:t>
            </w:r>
            <w:r>
              <w:rPr>
                <w:noProof/>
                <w:snapToGrid w:val="0"/>
              </w:rPr>
              <w:t xml:space="preserve"> 1</w:t>
            </w:r>
            <w:r w:rsidR="006F179F">
              <w:rPr>
                <w:bCs/>
                <w:snapToGrid w:val="0"/>
              </w:rPr>
              <w:t xml:space="preserve"> - </w:t>
            </w:r>
            <w:r>
              <w:rPr>
                <w:b/>
                <w:noProof/>
                <w:snapToGrid w:val="0"/>
              </w:rPr>
              <w:t>1402-1406 Wheeler Rd</w:t>
            </w:r>
            <w:r w:rsidR="0059390B">
              <w:rPr>
                <w:b/>
                <w:noProof/>
                <w:snapToGrid w:val="0"/>
              </w:rPr>
              <w:t>.</w:t>
            </w:r>
          </w:p>
        </w:tc>
      </w:tr>
      <w:tr w:rsidR="00996124" w14:paraId="7D045044"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FB815F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4307CA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32AE22B"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F335AC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02D240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ECC2E2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1A1399E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1FD6026F"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9882BA1"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67FE7AC1" w14:textId="7F8FD4D2" w:rsidR="00F45418" w:rsidRDefault="00B10316" w:rsidP="009D15B3">
            <w:pPr>
              <w:pStyle w:val="1MCBodyText"/>
              <w:tabs>
                <w:tab w:val="right" w:pos="1020"/>
              </w:tabs>
              <w:jc w:val="right"/>
            </w:pPr>
            <w:r>
              <w:rPr>
                <w:noProof/>
                <w:snapToGrid w:val="0"/>
              </w:rPr>
              <w:t>$ 4,156,000</w:t>
            </w:r>
          </w:p>
        </w:tc>
        <w:tc>
          <w:tcPr>
            <w:tcW w:w="373" w:type="pct"/>
            <w:tcBorders>
              <w:top w:val="single" w:sz="4" w:space="0" w:color="D9D9D9"/>
              <w:left w:val="single" w:sz="4" w:space="0" w:color="D9D9D9"/>
              <w:bottom w:val="single" w:sz="4" w:space="0" w:color="D9D9D9"/>
              <w:right w:val="single" w:sz="4" w:space="0" w:color="D9D9D9"/>
            </w:tcBorders>
            <w:vAlign w:val="center"/>
          </w:tcPr>
          <w:p w14:paraId="28B831F4"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D61307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548C0783" w14:textId="41052B6E"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B0909BA" w14:textId="432DC369"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44C6F5F1" w14:textId="77777777" w:rsidR="00F45418" w:rsidRDefault="006F179F" w:rsidP="004E77CF">
            <w:pPr>
              <w:pStyle w:val="1MCBodyText"/>
              <w:jc w:val="center"/>
            </w:pPr>
            <w:r>
              <w:t>8.8%</w:t>
            </w:r>
          </w:p>
        </w:tc>
      </w:tr>
    </w:tbl>
    <w:p w14:paraId="702814AB"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3C730CD" w14:textId="77777777" w:rsidTr="000F5104">
        <w:trPr>
          <w:jc w:val="center"/>
        </w:trPr>
        <w:tc>
          <w:tcPr>
            <w:tcW w:w="5000" w:type="pct"/>
            <w:gridSpan w:val="7"/>
            <w:tcBorders>
              <w:bottom w:val="single" w:sz="4" w:space="0" w:color="D9D9D9"/>
            </w:tcBorders>
            <w:hideMark/>
          </w:tcPr>
          <w:p w14:paraId="4CADD4BD" w14:textId="3B36FBBC" w:rsidR="00F45418" w:rsidRPr="008C6DE1" w:rsidRDefault="00B10316" w:rsidP="00BC790F">
            <w:pPr>
              <w:pStyle w:val="1MCBodyText"/>
              <w:ind w:left="-104"/>
              <w:rPr>
                <w:b/>
                <w:snapToGrid w:val="0"/>
              </w:rPr>
            </w:pPr>
            <w:r>
              <w:rPr>
                <w:noProof/>
                <w:snapToGrid w:val="0"/>
              </w:rPr>
              <w:t xml:space="preserve">Location 10, </w:t>
            </w:r>
            <w:r>
              <w:rPr>
                <w:bCs/>
                <w:noProof/>
                <w:snapToGrid w:val="0"/>
              </w:rPr>
              <w:t>Building</w:t>
            </w:r>
            <w:r>
              <w:rPr>
                <w:noProof/>
                <w:snapToGrid w:val="0"/>
              </w:rPr>
              <w:t xml:space="preserve"> 1</w:t>
            </w:r>
            <w:r w:rsidR="006F179F">
              <w:rPr>
                <w:bCs/>
                <w:snapToGrid w:val="0"/>
              </w:rPr>
              <w:t xml:space="preserve"> - </w:t>
            </w:r>
            <w:r>
              <w:rPr>
                <w:b/>
                <w:noProof/>
                <w:snapToGrid w:val="0"/>
              </w:rPr>
              <w:t>1434-1438 Wheeler Ct</w:t>
            </w:r>
            <w:r w:rsidR="0059390B">
              <w:rPr>
                <w:b/>
                <w:noProof/>
                <w:snapToGrid w:val="0"/>
              </w:rPr>
              <w:t>.</w:t>
            </w:r>
          </w:p>
        </w:tc>
      </w:tr>
      <w:tr w:rsidR="00996124" w14:paraId="5D32BBFC"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BA7EFA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4A1C8F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DA66EE9"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4F9C4A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CFAE72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081C55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D7D5BA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75D44957"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E629EF7"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8796391" w14:textId="2D5927E9" w:rsidR="00F45418" w:rsidRDefault="00B10316" w:rsidP="009D15B3">
            <w:pPr>
              <w:pStyle w:val="1MCBodyText"/>
              <w:tabs>
                <w:tab w:val="right" w:pos="1020"/>
              </w:tabs>
              <w:jc w:val="right"/>
            </w:pPr>
            <w:r>
              <w:rPr>
                <w:noProof/>
                <w:snapToGrid w:val="0"/>
              </w:rPr>
              <w:t>$ 4,156,000</w:t>
            </w:r>
          </w:p>
        </w:tc>
        <w:tc>
          <w:tcPr>
            <w:tcW w:w="373" w:type="pct"/>
            <w:tcBorders>
              <w:top w:val="single" w:sz="4" w:space="0" w:color="D9D9D9"/>
              <w:left w:val="single" w:sz="4" w:space="0" w:color="D9D9D9"/>
              <w:bottom w:val="single" w:sz="4" w:space="0" w:color="D9D9D9"/>
              <w:right w:val="single" w:sz="4" w:space="0" w:color="D9D9D9"/>
            </w:tcBorders>
            <w:vAlign w:val="center"/>
          </w:tcPr>
          <w:p w14:paraId="53ED72A3"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5753C38F"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38237D0" w14:textId="07A9252E"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5A411DB" w14:textId="5A28F95D"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324E02F5" w14:textId="77777777" w:rsidR="00F45418" w:rsidRDefault="006F179F" w:rsidP="004E77CF">
            <w:pPr>
              <w:pStyle w:val="1MCBodyText"/>
              <w:jc w:val="center"/>
            </w:pPr>
            <w:r>
              <w:t>8.8%</w:t>
            </w:r>
          </w:p>
        </w:tc>
      </w:tr>
    </w:tbl>
    <w:p w14:paraId="6C0E94BA"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0BE2ED95" w14:textId="77777777" w:rsidTr="000F5104">
        <w:trPr>
          <w:jc w:val="center"/>
        </w:trPr>
        <w:tc>
          <w:tcPr>
            <w:tcW w:w="5000" w:type="pct"/>
            <w:gridSpan w:val="7"/>
            <w:tcBorders>
              <w:bottom w:val="single" w:sz="4" w:space="0" w:color="D9D9D9"/>
            </w:tcBorders>
            <w:hideMark/>
          </w:tcPr>
          <w:p w14:paraId="066C82CF" w14:textId="47643BA8" w:rsidR="00F45418" w:rsidRPr="008C6DE1" w:rsidRDefault="00B10316" w:rsidP="00BC790F">
            <w:pPr>
              <w:pStyle w:val="1MCBodyText"/>
              <w:ind w:left="-104"/>
              <w:rPr>
                <w:b/>
                <w:snapToGrid w:val="0"/>
              </w:rPr>
            </w:pPr>
            <w:r>
              <w:rPr>
                <w:noProof/>
                <w:snapToGrid w:val="0"/>
              </w:rPr>
              <w:t xml:space="preserve">Location 11, </w:t>
            </w:r>
            <w:r>
              <w:rPr>
                <w:bCs/>
                <w:noProof/>
                <w:snapToGrid w:val="0"/>
              </w:rPr>
              <w:t>Building</w:t>
            </w:r>
            <w:r>
              <w:rPr>
                <w:noProof/>
                <w:snapToGrid w:val="0"/>
              </w:rPr>
              <w:t xml:space="preserve"> 1</w:t>
            </w:r>
            <w:r w:rsidR="006F179F">
              <w:rPr>
                <w:bCs/>
                <w:snapToGrid w:val="0"/>
              </w:rPr>
              <w:t xml:space="preserve"> - </w:t>
            </w:r>
            <w:r>
              <w:rPr>
                <w:b/>
                <w:noProof/>
                <w:snapToGrid w:val="0"/>
              </w:rPr>
              <w:t>65-73 Golf Course Rd</w:t>
            </w:r>
            <w:r w:rsidR="0059390B">
              <w:rPr>
                <w:b/>
                <w:noProof/>
                <w:snapToGrid w:val="0"/>
              </w:rPr>
              <w:t>.</w:t>
            </w:r>
          </w:p>
        </w:tc>
      </w:tr>
      <w:tr w:rsidR="00996124" w14:paraId="3CFF50F9"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BC1315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D8DAF2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F84D331"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5A6D3D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C19E58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88740A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7C789D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4B45C00C"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9D23AE6"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12A4640" w14:textId="76B8D09E" w:rsidR="00F45418" w:rsidRDefault="00B10316" w:rsidP="009D15B3">
            <w:pPr>
              <w:pStyle w:val="1MCBodyText"/>
              <w:tabs>
                <w:tab w:val="right" w:pos="1020"/>
              </w:tabs>
              <w:jc w:val="right"/>
            </w:pPr>
            <w:r>
              <w:rPr>
                <w:noProof/>
                <w:snapToGrid w:val="0"/>
              </w:rPr>
              <w:t>$ 4,399,800</w:t>
            </w:r>
          </w:p>
        </w:tc>
        <w:tc>
          <w:tcPr>
            <w:tcW w:w="373" w:type="pct"/>
            <w:tcBorders>
              <w:top w:val="single" w:sz="4" w:space="0" w:color="D9D9D9"/>
              <w:left w:val="single" w:sz="4" w:space="0" w:color="D9D9D9"/>
              <w:bottom w:val="single" w:sz="4" w:space="0" w:color="D9D9D9"/>
              <w:right w:val="single" w:sz="4" w:space="0" w:color="D9D9D9"/>
            </w:tcBorders>
            <w:vAlign w:val="center"/>
          </w:tcPr>
          <w:p w14:paraId="4DD5BDAC"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BDA40B6"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1EF1412A" w14:textId="2A6D02A8"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85DA0D5" w14:textId="5FA6453A"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AEFC42D" w14:textId="77777777" w:rsidR="00F45418" w:rsidRDefault="006F179F" w:rsidP="004E77CF">
            <w:pPr>
              <w:pStyle w:val="1MCBodyText"/>
              <w:jc w:val="center"/>
            </w:pPr>
            <w:r>
              <w:t>8.8%</w:t>
            </w:r>
          </w:p>
        </w:tc>
      </w:tr>
    </w:tbl>
    <w:p w14:paraId="4DE5740F"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B54F7B0" w14:textId="77777777" w:rsidTr="000F5104">
        <w:trPr>
          <w:jc w:val="center"/>
        </w:trPr>
        <w:tc>
          <w:tcPr>
            <w:tcW w:w="5000" w:type="pct"/>
            <w:gridSpan w:val="7"/>
            <w:tcBorders>
              <w:bottom w:val="single" w:sz="4" w:space="0" w:color="D9D9D9"/>
            </w:tcBorders>
            <w:hideMark/>
          </w:tcPr>
          <w:p w14:paraId="76A24C45" w14:textId="6B516622" w:rsidR="00F45418" w:rsidRPr="008C6DE1" w:rsidRDefault="00B10316" w:rsidP="00BC790F">
            <w:pPr>
              <w:pStyle w:val="1MCBodyText"/>
              <w:ind w:left="-104"/>
              <w:rPr>
                <w:b/>
                <w:snapToGrid w:val="0"/>
              </w:rPr>
            </w:pPr>
            <w:r>
              <w:rPr>
                <w:noProof/>
                <w:snapToGrid w:val="0"/>
              </w:rPr>
              <w:t xml:space="preserve">Location 12, </w:t>
            </w:r>
            <w:r>
              <w:rPr>
                <w:bCs/>
                <w:noProof/>
                <w:snapToGrid w:val="0"/>
              </w:rPr>
              <w:t>Building</w:t>
            </w:r>
            <w:r>
              <w:rPr>
                <w:noProof/>
                <w:snapToGrid w:val="0"/>
              </w:rPr>
              <w:t xml:space="preserve"> 1</w:t>
            </w:r>
            <w:r w:rsidR="006F179F">
              <w:rPr>
                <w:bCs/>
                <w:snapToGrid w:val="0"/>
              </w:rPr>
              <w:t xml:space="preserve"> - </w:t>
            </w:r>
            <w:r>
              <w:rPr>
                <w:b/>
                <w:noProof/>
                <w:snapToGrid w:val="0"/>
              </w:rPr>
              <w:t>1425-1429 Wheeler Ct</w:t>
            </w:r>
            <w:r w:rsidR="0059390B">
              <w:rPr>
                <w:b/>
                <w:noProof/>
                <w:snapToGrid w:val="0"/>
              </w:rPr>
              <w:t>.</w:t>
            </w:r>
          </w:p>
        </w:tc>
      </w:tr>
      <w:tr w:rsidR="00996124" w14:paraId="23E0221C"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5AF084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6DCA65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9E633B2"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F59F04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863D1F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87B12C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348D180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7495E661"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88943EB"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74FF6D9A" w14:textId="188A2453" w:rsidR="00F45418" w:rsidRDefault="00B10316" w:rsidP="009D15B3">
            <w:pPr>
              <w:pStyle w:val="1MCBodyText"/>
              <w:tabs>
                <w:tab w:val="right" w:pos="1020"/>
              </w:tabs>
              <w:jc w:val="right"/>
            </w:pPr>
            <w:r>
              <w:rPr>
                <w:noProof/>
                <w:snapToGrid w:val="0"/>
              </w:rPr>
              <w:t>$ 4,422,400</w:t>
            </w:r>
          </w:p>
        </w:tc>
        <w:tc>
          <w:tcPr>
            <w:tcW w:w="373" w:type="pct"/>
            <w:tcBorders>
              <w:top w:val="single" w:sz="4" w:space="0" w:color="D9D9D9"/>
              <w:left w:val="single" w:sz="4" w:space="0" w:color="D9D9D9"/>
              <w:bottom w:val="single" w:sz="4" w:space="0" w:color="D9D9D9"/>
              <w:right w:val="single" w:sz="4" w:space="0" w:color="D9D9D9"/>
            </w:tcBorders>
            <w:vAlign w:val="center"/>
          </w:tcPr>
          <w:p w14:paraId="061CA7FB"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465058E"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292C300" w14:textId="53723994"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534F8322" w14:textId="0D76EC46"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C6688AC" w14:textId="77777777" w:rsidR="00F45418" w:rsidRDefault="006F179F" w:rsidP="004E77CF">
            <w:pPr>
              <w:pStyle w:val="1MCBodyText"/>
              <w:jc w:val="center"/>
            </w:pPr>
            <w:r>
              <w:t>8.8%</w:t>
            </w:r>
          </w:p>
        </w:tc>
      </w:tr>
    </w:tbl>
    <w:p w14:paraId="35B40469"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DFE313D" w14:textId="77777777" w:rsidTr="000F5104">
        <w:trPr>
          <w:jc w:val="center"/>
        </w:trPr>
        <w:tc>
          <w:tcPr>
            <w:tcW w:w="5000" w:type="pct"/>
            <w:gridSpan w:val="7"/>
            <w:tcBorders>
              <w:bottom w:val="single" w:sz="4" w:space="0" w:color="D9D9D9"/>
            </w:tcBorders>
            <w:hideMark/>
          </w:tcPr>
          <w:p w14:paraId="5619FCA5" w14:textId="2CC818D8" w:rsidR="00F45418" w:rsidRPr="008C6DE1" w:rsidRDefault="00B10316" w:rsidP="00BC790F">
            <w:pPr>
              <w:pStyle w:val="1MCBodyText"/>
              <w:ind w:left="-104"/>
              <w:rPr>
                <w:b/>
                <w:snapToGrid w:val="0"/>
              </w:rPr>
            </w:pPr>
            <w:r>
              <w:rPr>
                <w:noProof/>
                <w:snapToGrid w:val="0"/>
              </w:rPr>
              <w:t xml:space="preserve">Location 13, </w:t>
            </w:r>
            <w:r>
              <w:rPr>
                <w:bCs/>
                <w:noProof/>
                <w:snapToGrid w:val="0"/>
              </w:rPr>
              <w:t>Building</w:t>
            </w:r>
            <w:r>
              <w:rPr>
                <w:noProof/>
                <w:snapToGrid w:val="0"/>
              </w:rPr>
              <w:t xml:space="preserve"> 1</w:t>
            </w:r>
            <w:r w:rsidR="006F179F">
              <w:rPr>
                <w:bCs/>
                <w:snapToGrid w:val="0"/>
              </w:rPr>
              <w:t xml:space="preserve"> - </w:t>
            </w:r>
            <w:r>
              <w:rPr>
                <w:b/>
                <w:noProof/>
                <w:snapToGrid w:val="0"/>
              </w:rPr>
              <w:t>1518-1522 Golf View Rd</w:t>
            </w:r>
            <w:r w:rsidR="0059390B">
              <w:rPr>
                <w:b/>
                <w:noProof/>
                <w:snapToGrid w:val="0"/>
              </w:rPr>
              <w:t>.</w:t>
            </w:r>
          </w:p>
        </w:tc>
      </w:tr>
      <w:tr w:rsidR="00996124" w14:paraId="46C2A819"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BB3CF3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C20896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74519C1"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0F9BDF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7F9265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C4186C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18DBE3E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29562115"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34B7B41B"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6852E4D" w14:textId="7FC8A0B7" w:rsidR="00F45418" w:rsidRDefault="00B10316" w:rsidP="009D15B3">
            <w:pPr>
              <w:pStyle w:val="1MCBodyText"/>
              <w:tabs>
                <w:tab w:val="right" w:pos="1020"/>
              </w:tabs>
              <w:jc w:val="right"/>
            </w:pPr>
            <w:r>
              <w:rPr>
                <w:noProof/>
                <w:snapToGrid w:val="0"/>
              </w:rPr>
              <w:t>$ 4,422,400</w:t>
            </w:r>
          </w:p>
        </w:tc>
        <w:tc>
          <w:tcPr>
            <w:tcW w:w="373" w:type="pct"/>
            <w:tcBorders>
              <w:top w:val="single" w:sz="4" w:space="0" w:color="D9D9D9"/>
              <w:left w:val="single" w:sz="4" w:space="0" w:color="D9D9D9"/>
              <w:bottom w:val="single" w:sz="4" w:space="0" w:color="D9D9D9"/>
              <w:right w:val="single" w:sz="4" w:space="0" w:color="D9D9D9"/>
            </w:tcBorders>
            <w:vAlign w:val="center"/>
          </w:tcPr>
          <w:p w14:paraId="3E4E062E"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524FF41E"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05501D5" w14:textId="5770CBB4"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3834278A" w14:textId="44C0ADEF"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43DDA6D5" w14:textId="77777777" w:rsidR="00F45418" w:rsidRDefault="006F179F" w:rsidP="004E77CF">
            <w:pPr>
              <w:pStyle w:val="1MCBodyText"/>
              <w:jc w:val="center"/>
            </w:pPr>
            <w:r>
              <w:t>8.8%</w:t>
            </w:r>
          </w:p>
        </w:tc>
      </w:tr>
    </w:tbl>
    <w:p w14:paraId="683FE517"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D2D5135" w14:textId="77777777" w:rsidTr="000F5104">
        <w:trPr>
          <w:jc w:val="center"/>
        </w:trPr>
        <w:tc>
          <w:tcPr>
            <w:tcW w:w="5000" w:type="pct"/>
            <w:gridSpan w:val="7"/>
            <w:tcBorders>
              <w:bottom w:val="single" w:sz="4" w:space="0" w:color="D9D9D9"/>
            </w:tcBorders>
            <w:hideMark/>
          </w:tcPr>
          <w:p w14:paraId="7644819D" w14:textId="136DDEED" w:rsidR="00F45418" w:rsidRPr="008C6DE1" w:rsidRDefault="00B10316" w:rsidP="00BC790F">
            <w:pPr>
              <w:pStyle w:val="1MCBodyText"/>
              <w:ind w:left="-104"/>
              <w:rPr>
                <w:b/>
                <w:snapToGrid w:val="0"/>
              </w:rPr>
            </w:pPr>
            <w:r>
              <w:rPr>
                <w:noProof/>
                <w:snapToGrid w:val="0"/>
              </w:rPr>
              <w:t xml:space="preserve">Location 14, </w:t>
            </w:r>
            <w:r>
              <w:rPr>
                <w:bCs/>
                <w:noProof/>
                <w:snapToGrid w:val="0"/>
              </w:rPr>
              <w:t>Building</w:t>
            </w:r>
            <w:r>
              <w:rPr>
                <w:noProof/>
                <w:snapToGrid w:val="0"/>
              </w:rPr>
              <w:t xml:space="preserve"> 1</w:t>
            </w:r>
            <w:r w:rsidR="006F179F">
              <w:rPr>
                <w:bCs/>
                <w:snapToGrid w:val="0"/>
              </w:rPr>
              <w:t xml:space="preserve"> - </w:t>
            </w:r>
            <w:r>
              <w:rPr>
                <w:b/>
                <w:noProof/>
                <w:snapToGrid w:val="0"/>
              </w:rPr>
              <w:t>1502-1506 Wheeler Rd</w:t>
            </w:r>
            <w:r w:rsidR="0059390B">
              <w:rPr>
                <w:b/>
                <w:noProof/>
                <w:snapToGrid w:val="0"/>
              </w:rPr>
              <w:t>.</w:t>
            </w:r>
          </w:p>
        </w:tc>
      </w:tr>
      <w:tr w:rsidR="00996124" w14:paraId="15E3CA6F"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E912AC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222196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135AF2F"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38E500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5A1E27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E7A67C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8EBB74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9F53C3A"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ED9C669"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639D8BED" w14:textId="7AA81418" w:rsidR="00F45418" w:rsidRDefault="00B10316" w:rsidP="009D15B3">
            <w:pPr>
              <w:pStyle w:val="1MCBodyText"/>
              <w:tabs>
                <w:tab w:val="right" w:pos="1020"/>
              </w:tabs>
              <w:jc w:val="right"/>
            </w:pPr>
            <w:r>
              <w:rPr>
                <w:noProof/>
                <w:snapToGrid w:val="0"/>
              </w:rPr>
              <w:t>$ 4,452,900</w:t>
            </w:r>
          </w:p>
        </w:tc>
        <w:tc>
          <w:tcPr>
            <w:tcW w:w="373" w:type="pct"/>
            <w:tcBorders>
              <w:top w:val="single" w:sz="4" w:space="0" w:color="D9D9D9"/>
              <w:left w:val="single" w:sz="4" w:space="0" w:color="D9D9D9"/>
              <w:bottom w:val="single" w:sz="4" w:space="0" w:color="D9D9D9"/>
              <w:right w:val="single" w:sz="4" w:space="0" w:color="D9D9D9"/>
            </w:tcBorders>
            <w:vAlign w:val="center"/>
          </w:tcPr>
          <w:p w14:paraId="2E0DDE83"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651E1224"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DAAE504" w14:textId="045F6E03"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3020A08C" w14:textId="585770D8"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6EBBE962" w14:textId="77777777" w:rsidR="00F45418" w:rsidRDefault="006F179F" w:rsidP="004E77CF">
            <w:pPr>
              <w:pStyle w:val="1MCBodyText"/>
              <w:jc w:val="center"/>
            </w:pPr>
            <w:r>
              <w:t>8.8%</w:t>
            </w:r>
          </w:p>
        </w:tc>
      </w:tr>
    </w:tbl>
    <w:p w14:paraId="10145F01"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64827B01" w14:textId="77777777" w:rsidTr="000F5104">
        <w:trPr>
          <w:jc w:val="center"/>
        </w:trPr>
        <w:tc>
          <w:tcPr>
            <w:tcW w:w="5000" w:type="pct"/>
            <w:gridSpan w:val="7"/>
            <w:tcBorders>
              <w:bottom w:val="single" w:sz="4" w:space="0" w:color="D9D9D9"/>
            </w:tcBorders>
            <w:hideMark/>
          </w:tcPr>
          <w:p w14:paraId="788D6C59" w14:textId="790DF65F" w:rsidR="00F45418" w:rsidRPr="008C6DE1" w:rsidRDefault="00B10316" w:rsidP="00BC790F">
            <w:pPr>
              <w:pStyle w:val="1MCBodyText"/>
              <w:ind w:left="-104"/>
              <w:rPr>
                <w:b/>
                <w:snapToGrid w:val="0"/>
              </w:rPr>
            </w:pPr>
            <w:r>
              <w:rPr>
                <w:noProof/>
                <w:snapToGrid w:val="0"/>
              </w:rPr>
              <w:t xml:space="preserve">Location 15, </w:t>
            </w:r>
            <w:r>
              <w:rPr>
                <w:bCs/>
                <w:noProof/>
                <w:snapToGrid w:val="0"/>
              </w:rPr>
              <w:t>Building</w:t>
            </w:r>
            <w:r>
              <w:rPr>
                <w:noProof/>
                <w:snapToGrid w:val="0"/>
              </w:rPr>
              <w:t xml:space="preserve"> 1</w:t>
            </w:r>
            <w:r w:rsidR="006F179F">
              <w:rPr>
                <w:bCs/>
                <w:snapToGrid w:val="0"/>
              </w:rPr>
              <w:t xml:space="preserve"> - </w:t>
            </w:r>
            <w:r>
              <w:rPr>
                <w:b/>
                <w:noProof/>
                <w:snapToGrid w:val="0"/>
              </w:rPr>
              <w:t>1510-1514 Golf View Rd</w:t>
            </w:r>
            <w:r w:rsidR="0059390B">
              <w:rPr>
                <w:b/>
                <w:noProof/>
                <w:snapToGrid w:val="0"/>
              </w:rPr>
              <w:t>.</w:t>
            </w:r>
          </w:p>
        </w:tc>
      </w:tr>
      <w:tr w:rsidR="00996124" w14:paraId="418B54FD"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CB5CC1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564BDA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4CC2A7F"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78735E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92B009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1C23A0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03391FF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B57F6F6"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19485218"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6822795" w14:textId="2275D838" w:rsidR="00F45418" w:rsidRDefault="00B10316" w:rsidP="009D15B3">
            <w:pPr>
              <w:pStyle w:val="1MCBodyText"/>
              <w:tabs>
                <w:tab w:val="right" w:pos="1020"/>
              </w:tabs>
              <w:jc w:val="right"/>
            </w:pPr>
            <w:r>
              <w:rPr>
                <w:noProof/>
                <w:snapToGrid w:val="0"/>
              </w:rPr>
              <w:t>$ 4,452,900</w:t>
            </w:r>
          </w:p>
        </w:tc>
        <w:tc>
          <w:tcPr>
            <w:tcW w:w="373" w:type="pct"/>
            <w:tcBorders>
              <w:top w:val="single" w:sz="4" w:space="0" w:color="D9D9D9"/>
              <w:left w:val="single" w:sz="4" w:space="0" w:color="D9D9D9"/>
              <w:bottom w:val="single" w:sz="4" w:space="0" w:color="D9D9D9"/>
              <w:right w:val="single" w:sz="4" w:space="0" w:color="D9D9D9"/>
            </w:tcBorders>
            <w:vAlign w:val="center"/>
          </w:tcPr>
          <w:p w14:paraId="4A352FD5"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7578DAC3"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386D699F" w14:textId="100BBE42"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5879B920" w14:textId="53A877E6"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50BFDB96" w14:textId="77777777" w:rsidR="00F45418" w:rsidRDefault="006F179F" w:rsidP="004E77CF">
            <w:pPr>
              <w:pStyle w:val="1MCBodyText"/>
              <w:jc w:val="center"/>
            </w:pPr>
            <w:r>
              <w:t>8.8%</w:t>
            </w:r>
          </w:p>
        </w:tc>
      </w:tr>
    </w:tbl>
    <w:p w14:paraId="28AA23AB" w14:textId="77777777" w:rsidR="00F45418" w:rsidRDefault="00F45418" w:rsidP="005C60F4">
      <w:pPr>
        <w:pStyle w:val="1MCBodyText"/>
        <w:rPr>
          <w:snapToGrid w:val="0"/>
        </w:rPr>
      </w:pPr>
    </w:p>
    <w:p w14:paraId="4CE939BD" w14:textId="77777777" w:rsidR="0059390B" w:rsidRDefault="0059390B"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53A82962" w14:textId="77777777" w:rsidTr="000F5104">
        <w:trPr>
          <w:jc w:val="center"/>
        </w:trPr>
        <w:tc>
          <w:tcPr>
            <w:tcW w:w="5000" w:type="pct"/>
            <w:gridSpan w:val="7"/>
            <w:tcBorders>
              <w:bottom w:val="single" w:sz="4" w:space="0" w:color="D9D9D9"/>
            </w:tcBorders>
            <w:hideMark/>
          </w:tcPr>
          <w:p w14:paraId="22272AF8" w14:textId="2A58DC55" w:rsidR="00F45418" w:rsidRPr="008C6DE1" w:rsidRDefault="00B10316" w:rsidP="00BC790F">
            <w:pPr>
              <w:pStyle w:val="1MCBodyText"/>
              <w:ind w:left="-104"/>
              <w:rPr>
                <w:b/>
                <w:snapToGrid w:val="0"/>
              </w:rPr>
            </w:pPr>
            <w:r>
              <w:rPr>
                <w:noProof/>
                <w:snapToGrid w:val="0"/>
              </w:rPr>
              <w:lastRenderedPageBreak/>
              <w:t xml:space="preserve">Location 16, </w:t>
            </w:r>
            <w:r>
              <w:rPr>
                <w:bCs/>
                <w:noProof/>
                <w:snapToGrid w:val="0"/>
              </w:rPr>
              <w:t>Building</w:t>
            </w:r>
            <w:r>
              <w:rPr>
                <w:noProof/>
                <w:snapToGrid w:val="0"/>
              </w:rPr>
              <w:t xml:space="preserve"> 1</w:t>
            </w:r>
            <w:r w:rsidR="006F179F">
              <w:rPr>
                <w:bCs/>
                <w:snapToGrid w:val="0"/>
              </w:rPr>
              <w:t xml:space="preserve"> - </w:t>
            </w:r>
            <w:r>
              <w:rPr>
                <w:b/>
                <w:noProof/>
                <w:snapToGrid w:val="0"/>
              </w:rPr>
              <w:t>1526-1530 Golf View Rd</w:t>
            </w:r>
            <w:r w:rsidR="0059390B">
              <w:rPr>
                <w:b/>
                <w:noProof/>
                <w:snapToGrid w:val="0"/>
              </w:rPr>
              <w:t>.</w:t>
            </w:r>
          </w:p>
        </w:tc>
      </w:tr>
      <w:tr w:rsidR="00996124" w14:paraId="0B563E22"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54884C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A1A502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E82F403"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0D8084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AC383C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9A37BA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FCA9F8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7C11505A"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069A5427"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699B1FAD" w14:textId="0D89D880" w:rsidR="00F45418" w:rsidRDefault="00B10316" w:rsidP="009D15B3">
            <w:pPr>
              <w:pStyle w:val="1MCBodyText"/>
              <w:tabs>
                <w:tab w:val="right" w:pos="1020"/>
              </w:tabs>
              <w:jc w:val="right"/>
            </w:pPr>
            <w:r>
              <w:rPr>
                <w:noProof/>
                <w:snapToGrid w:val="0"/>
              </w:rPr>
              <w:t>$ 4,871,800</w:t>
            </w:r>
          </w:p>
        </w:tc>
        <w:tc>
          <w:tcPr>
            <w:tcW w:w="373" w:type="pct"/>
            <w:tcBorders>
              <w:top w:val="single" w:sz="4" w:space="0" w:color="D9D9D9"/>
              <w:left w:val="single" w:sz="4" w:space="0" w:color="D9D9D9"/>
              <w:bottom w:val="single" w:sz="4" w:space="0" w:color="D9D9D9"/>
              <w:right w:val="single" w:sz="4" w:space="0" w:color="D9D9D9"/>
            </w:tcBorders>
            <w:vAlign w:val="center"/>
          </w:tcPr>
          <w:p w14:paraId="7F1B22EF"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4F182B07"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D377D4A" w14:textId="59B485D4"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04CE603F" w14:textId="0DFA65BD"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7C4EF4C6" w14:textId="77777777" w:rsidR="00F45418" w:rsidRDefault="006F179F" w:rsidP="004E77CF">
            <w:pPr>
              <w:pStyle w:val="1MCBodyText"/>
              <w:jc w:val="center"/>
            </w:pPr>
            <w:r>
              <w:t>8.8%</w:t>
            </w:r>
          </w:p>
        </w:tc>
      </w:tr>
    </w:tbl>
    <w:p w14:paraId="3F4499C9"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53990086" w14:textId="77777777" w:rsidTr="000F5104">
        <w:trPr>
          <w:jc w:val="center"/>
        </w:trPr>
        <w:tc>
          <w:tcPr>
            <w:tcW w:w="5000" w:type="pct"/>
            <w:gridSpan w:val="7"/>
            <w:tcBorders>
              <w:bottom w:val="single" w:sz="4" w:space="0" w:color="D9D9D9"/>
            </w:tcBorders>
            <w:hideMark/>
          </w:tcPr>
          <w:p w14:paraId="45CC8F0F" w14:textId="2E096619" w:rsidR="00F45418" w:rsidRPr="008C6DE1" w:rsidRDefault="00B10316" w:rsidP="00BC790F">
            <w:pPr>
              <w:pStyle w:val="1MCBodyText"/>
              <w:ind w:left="-104"/>
              <w:rPr>
                <w:b/>
                <w:snapToGrid w:val="0"/>
              </w:rPr>
            </w:pPr>
            <w:r>
              <w:rPr>
                <w:noProof/>
                <w:snapToGrid w:val="0"/>
              </w:rPr>
              <w:t xml:space="preserve">Location 17, </w:t>
            </w:r>
            <w:r>
              <w:rPr>
                <w:bCs/>
                <w:noProof/>
                <w:snapToGrid w:val="0"/>
              </w:rPr>
              <w:t>Building</w:t>
            </w:r>
            <w:r>
              <w:rPr>
                <w:noProof/>
                <w:snapToGrid w:val="0"/>
              </w:rPr>
              <w:t xml:space="preserve"> 1</w:t>
            </w:r>
            <w:r w:rsidR="006F179F">
              <w:rPr>
                <w:bCs/>
                <w:snapToGrid w:val="0"/>
              </w:rPr>
              <w:t xml:space="preserve"> - </w:t>
            </w:r>
            <w:r>
              <w:rPr>
                <w:b/>
                <w:noProof/>
                <w:snapToGrid w:val="0"/>
              </w:rPr>
              <w:t>81-89 Golf Course Rd</w:t>
            </w:r>
            <w:r w:rsidR="0059390B">
              <w:rPr>
                <w:b/>
                <w:noProof/>
                <w:snapToGrid w:val="0"/>
              </w:rPr>
              <w:t>.</w:t>
            </w:r>
          </w:p>
        </w:tc>
      </w:tr>
      <w:tr w:rsidR="00996124" w14:paraId="787E5071"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FB5F8D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318E42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CF51937"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1D5084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4AA851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CBFED1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69F85FC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38D8718"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0E0FD62"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726555AA" w14:textId="4BB936B7" w:rsidR="00F45418" w:rsidRDefault="00B10316" w:rsidP="009D15B3">
            <w:pPr>
              <w:pStyle w:val="1MCBodyText"/>
              <w:tabs>
                <w:tab w:val="right" w:pos="1020"/>
              </w:tabs>
              <w:jc w:val="right"/>
            </w:pPr>
            <w:r>
              <w:rPr>
                <w:noProof/>
                <w:snapToGrid w:val="0"/>
              </w:rPr>
              <w:t>$ 5,036,800</w:t>
            </w:r>
          </w:p>
        </w:tc>
        <w:tc>
          <w:tcPr>
            <w:tcW w:w="373" w:type="pct"/>
            <w:tcBorders>
              <w:top w:val="single" w:sz="4" w:space="0" w:color="D9D9D9"/>
              <w:left w:val="single" w:sz="4" w:space="0" w:color="D9D9D9"/>
              <w:bottom w:val="single" w:sz="4" w:space="0" w:color="D9D9D9"/>
              <w:right w:val="single" w:sz="4" w:space="0" w:color="D9D9D9"/>
            </w:tcBorders>
            <w:vAlign w:val="center"/>
          </w:tcPr>
          <w:p w14:paraId="34945C63"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AA8FEBB"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04131B1" w14:textId="25C2B19D"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601BFA09" w14:textId="4DD64B91"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C5427F4" w14:textId="77777777" w:rsidR="00F45418" w:rsidRDefault="006F179F" w:rsidP="004E77CF">
            <w:pPr>
              <w:pStyle w:val="1MCBodyText"/>
              <w:jc w:val="center"/>
            </w:pPr>
            <w:r>
              <w:t>8.8%</w:t>
            </w:r>
          </w:p>
        </w:tc>
      </w:tr>
    </w:tbl>
    <w:p w14:paraId="57847A2F"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73DE1812" w14:textId="77777777" w:rsidTr="000F5104">
        <w:trPr>
          <w:jc w:val="center"/>
        </w:trPr>
        <w:tc>
          <w:tcPr>
            <w:tcW w:w="5000" w:type="pct"/>
            <w:gridSpan w:val="7"/>
            <w:tcBorders>
              <w:bottom w:val="single" w:sz="4" w:space="0" w:color="D9D9D9"/>
            </w:tcBorders>
            <w:hideMark/>
          </w:tcPr>
          <w:p w14:paraId="10504E72" w14:textId="399E8FEB" w:rsidR="00F45418" w:rsidRPr="008C6DE1" w:rsidRDefault="00B10316" w:rsidP="00BC790F">
            <w:pPr>
              <w:pStyle w:val="1MCBodyText"/>
              <w:ind w:left="-104"/>
              <w:rPr>
                <w:b/>
                <w:snapToGrid w:val="0"/>
              </w:rPr>
            </w:pPr>
            <w:r>
              <w:rPr>
                <w:noProof/>
                <w:snapToGrid w:val="0"/>
              </w:rPr>
              <w:t xml:space="preserve">Location 18, </w:t>
            </w:r>
            <w:r>
              <w:rPr>
                <w:bCs/>
                <w:noProof/>
                <w:snapToGrid w:val="0"/>
              </w:rPr>
              <w:t>Building</w:t>
            </w:r>
            <w:r>
              <w:rPr>
                <w:noProof/>
                <w:snapToGrid w:val="0"/>
              </w:rPr>
              <w:t xml:space="preserve"> 1</w:t>
            </w:r>
            <w:r w:rsidR="006F179F">
              <w:rPr>
                <w:bCs/>
                <w:snapToGrid w:val="0"/>
              </w:rPr>
              <w:t xml:space="preserve"> - </w:t>
            </w:r>
            <w:r>
              <w:rPr>
                <w:b/>
                <w:noProof/>
                <w:snapToGrid w:val="0"/>
              </w:rPr>
              <w:t>75-79 Golf Pkwy</w:t>
            </w:r>
            <w:r w:rsidR="0059390B">
              <w:rPr>
                <w:b/>
                <w:noProof/>
                <w:snapToGrid w:val="0"/>
              </w:rPr>
              <w:t>.</w:t>
            </w:r>
          </w:p>
        </w:tc>
      </w:tr>
      <w:tr w:rsidR="00996124" w14:paraId="621FA284"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A4E4E4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91D7DE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B74537A"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8B31E2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A9885C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851D5D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684DD0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14F9DFE1"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2AA877A"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131C583F" w14:textId="7DCC0C4D" w:rsidR="00F45418" w:rsidRDefault="00B10316" w:rsidP="009D15B3">
            <w:pPr>
              <w:pStyle w:val="1MCBodyText"/>
              <w:tabs>
                <w:tab w:val="right" w:pos="1020"/>
              </w:tabs>
              <w:jc w:val="right"/>
            </w:pPr>
            <w:r>
              <w:rPr>
                <w:noProof/>
                <w:snapToGrid w:val="0"/>
              </w:rPr>
              <w:t>$ 5,229,400</w:t>
            </w:r>
          </w:p>
        </w:tc>
        <w:tc>
          <w:tcPr>
            <w:tcW w:w="373" w:type="pct"/>
            <w:tcBorders>
              <w:top w:val="single" w:sz="4" w:space="0" w:color="D9D9D9"/>
              <w:left w:val="single" w:sz="4" w:space="0" w:color="D9D9D9"/>
              <w:bottom w:val="single" w:sz="4" w:space="0" w:color="D9D9D9"/>
              <w:right w:val="single" w:sz="4" w:space="0" w:color="D9D9D9"/>
            </w:tcBorders>
            <w:vAlign w:val="center"/>
          </w:tcPr>
          <w:p w14:paraId="4172255B"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530FDDF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2C21DC6" w14:textId="3C257EF0"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0BFD09C1" w14:textId="263422F9"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56BD5E8" w14:textId="77777777" w:rsidR="00F45418" w:rsidRDefault="006F179F" w:rsidP="004E77CF">
            <w:pPr>
              <w:pStyle w:val="1MCBodyText"/>
              <w:jc w:val="center"/>
            </w:pPr>
            <w:r>
              <w:t>8.8%</w:t>
            </w:r>
          </w:p>
        </w:tc>
      </w:tr>
    </w:tbl>
    <w:p w14:paraId="510E6FDD"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699DCAA6" w14:textId="77777777" w:rsidTr="000F5104">
        <w:trPr>
          <w:jc w:val="center"/>
        </w:trPr>
        <w:tc>
          <w:tcPr>
            <w:tcW w:w="5000" w:type="pct"/>
            <w:gridSpan w:val="7"/>
            <w:tcBorders>
              <w:bottom w:val="single" w:sz="4" w:space="0" w:color="D9D9D9"/>
            </w:tcBorders>
            <w:hideMark/>
          </w:tcPr>
          <w:p w14:paraId="31E642CF" w14:textId="1304051D" w:rsidR="00F45418" w:rsidRPr="008C6DE1" w:rsidRDefault="00B10316" w:rsidP="00BC790F">
            <w:pPr>
              <w:pStyle w:val="1MCBodyText"/>
              <w:ind w:left="-104"/>
              <w:rPr>
                <w:b/>
                <w:snapToGrid w:val="0"/>
              </w:rPr>
            </w:pPr>
            <w:r>
              <w:rPr>
                <w:noProof/>
                <w:snapToGrid w:val="0"/>
              </w:rPr>
              <w:t xml:space="preserve">Location 19, </w:t>
            </w:r>
            <w:r>
              <w:rPr>
                <w:bCs/>
                <w:noProof/>
                <w:snapToGrid w:val="0"/>
              </w:rPr>
              <w:t>Building</w:t>
            </w:r>
            <w:r>
              <w:rPr>
                <w:noProof/>
                <w:snapToGrid w:val="0"/>
              </w:rPr>
              <w:t xml:space="preserve"> 1</w:t>
            </w:r>
            <w:r w:rsidR="006F179F">
              <w:rPr>
                <w:bCs/>
                <w:snapToGrid w:val="0"/>
              </w:rPr>
              <w:t xml:space="preserve"> - </w:t>
            </w:r>
            <w:r>
              <w:rPr>
                <w:b/>
                <w:noProof/>
                <w:snapToGrid w:val="0"/>
              </w:rPr>
              <w:t>83-87 Golf Pkwy</w:t>
            </w:r>
            <w:r w:rsidR="0059390B">
              <w:rPr>
                <w:b/>
                <w:noProof/>
                <w:snapToGrid w:val="0"/>
              </w:rPr>
              <w:t>.</w:t>
            </w:r>
          </w:p>
        </w:tc>
      </w:tr>
      <w:tr w:rsidR="00996124" w14:paraId="4ACB2E50"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5743F2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7A6ECB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9D421DE"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A23FF0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1FB0D3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7373CB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0D211FB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4D9D333"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FBC83AF"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E14BB80" w14:textId="7CBD54E8" w:rsidR="00F45418" w:rsidRDefault="00B10316" w:rsidP="009D15B3">
            <w:pPr>
              <w:pStyle w:val="1MCBodyText"/>
              <w:tabs>
                <w:tab w:val="right" w:pos="1020"/>
              </w:tabs>
              <w:jc w:val="right"/>
            </w:pPr>
            <w:r>
              <w:rPr>
                <w:noProof/>
                <w:snapToGrid w:val="0"/>
              </w:rPr>
              <w:t>$ 5,229,400</w:t>
            </w:r>
          </w:p>
        </w:tc>
        <w:tc>
          <w:tcPr>
            <w:tcW w:w="373" w:type="pct"/>
            <w:tcBorders>
              <w:top w:val="single" w:sz="4" w:space="0" w:color="D9D9D9"/>
              <w:left w:val="single" w:sz="4" w:space="0" w:color="D9D9D9"/>
              <w:bottom w:val="single" w:sz="4" w:space="0" w:color="D9D9D9"/>
              <w:right w:val="single" w:sz="4" w:space="0" w:color="D9D9D9"/>
            </w:tcBorders>
            <w:vAlign w:val="center"/>
          </w:tcPr>
          <w:p w14:paraId="6C69D8C4"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3ADCB0B"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D5337F1" w14:textId="5F9131BC"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6C95F54F" w14:textId="5DAA021A"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4FF0D2F5" w14:textId="77777777" w:rsidR="00F45418" w:rsidRDefault="006F179F" w:rsidP="004E77CF">
            <w:pPr>
              <w:pStyle w:val="1MCBodyText"/>
              <w:jc w:val="center"/>
            </w:pPr>
            <w:r>
              <w:t>8.8%</w:t>
            </w:r>
          </w:p>
        </w:tc>
      </w:tr>
    </w:tbl>
    <w:p w14:paraId="13882F56"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1074D23" w14:textId="77777777" w:rsidTr="000F5104">
        <w:trPr>
          <w:jc w:val="center"/>
        </w:trPr>
        <w:tc>
          <w:tcPr>
            <w:tcW w:w="5000" w:type="pct"/>
            <w:gridSpan w:val="7"/>
            <w:tcBorders>
              <w:bottom w:val="single" w:sz="4" w:space="0" w:color="D9D9D9"/>
            </w:tcBorders>
            <w:hideMark/>
          </w:tcPr>
          <w:p w14:paraId="6A8CA79E" w14:textId="1C44DBBD" w:rsidR="00F45418" w:rsidRPr="008C6DE1" w:rsidRDefault="00B10316" w:rsidP="00BC790F">
            <w:pPr>
              <w:pStyle w:val="1MCBodyText"/>
              <w:ind w:left="-104"/>
              <w:rPr>
                <w:b/>
                <w:snapToGrid w:val="0"/>
              </w:rPr>
            </w:pPr>
            <w:r>
              <w:rPr>
                <w:noProof/>
                <w:snapToGrid w:val="0"/>
              </w:rPr>
              <w:t xml:space="preserve">Location 20, </w:t>
            </w:r>
            <w:r>
              <w:rPr>
                <w:bCs/>
                <w:noProof/>
                <w:snapToGrid w:val="0"/>
              </w:rPr>
              <w:t>Building</w:t>
            </w:r>
            <w:r>
              <w:rPr>
                <w:noProof/>
                <w:snapToGrid w:val="0"/>
              </w:rPr>
              <w:t xml:space="preserve"> 1</w:t>
            </w:r>
            <w:r w:rsidR="006F179F">
              <w:rPr>
                <w:bCs/>
                <w:snapToGrid w:val="0"/>
              </w:rPr>
              <w:t xml:space="preserve"> - </w:t>
            </w:r>
            <w:r>
              <w:rPr>
                <w:b/>
                <w:noProof/>
                <w:snapToGrid w:val="0"/>
              </w:rPr>
              <w:t>1525-1529 Golf View Rd</w:t>
            </w:r>
            <w:r w:rsidR="0059390B">
              <w:rPr>
                <w:b/>
                <w:noProof/>
                <w:snapToGrid w:val="0"/>
              </w:rPr>
              <w:t>.</w:t>
            </w:r>
          </w:p>
        </w:tc>
      </w:tr>
      <w:tr w:rsidR="00996124" w14:paraId="363F4835"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027116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5D3868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EDC5796"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618F16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5F2DDE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138CCB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3B11D5A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EECCE5F"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34C1E47C"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D672A9D" w14:textId="3EA3BC74" w:rsidR="00F45418" w:rsidRDefault="00B10316" w:rsidP="009D15B3">
            <w:pPr>
              <w:pStyle w:val="1MCBodyText"/>
              <w:tabs>
                <w:tab w:val="right" w:pos="1020"/>
              </w:tabs>
              <w:jc w:val="right"/>
            </w:pPr>
            <w:r>
              <w:rPr>
                <w:noProof/>
                <w:snapToGrid w:val="0"/>
              </w:rPr>
              <w:t>$ 5,355,800</w:t>
            </w:r>
          </w:p>
        </w:tc>
        <w:tc>
          <w:tcPr>
            <w:tcW w:w="373" w:type="pct"/>
            <w:tcBorders>
              <w:top w:val="single" w:sz="4" w:space="0" w:color="D9D9D9"/>
              <w:left w:val="single" w:sz="4" w:space="0" w:color="D9D9D9"/>
              <w:bottom w:val="single" w:sz="4" w:space="0" w:color="D9D9D9"/>
              <w:right w:val="single" w:sz="4" w:space="0" w:color="D9D9D9"/>
            </w:tcBorders>
            <w:vAlign w:val="center"/>
          </w:tcPr>
          <w:p w14:paraId="49DA7A0A"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5D88A387"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5DF66056" w14:textId="49A79360"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4FDAAB78" w14:textId="3596119B"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12F0E779" w14:textId="77777777" w:rsidR="00F45418" w:rsidRDefault="006F179F" w:rsidP="004E77CF">
            <w:pPr>
              <w:pStyle w:val="1MCBodyText"/>
              <w:jc w:val="center"/>
            </w:pPr>
            <w:r>
              <w:t>8.8%</w:t>
            </w:r>
          </w:p>
        </w:tc>
      </w:tr>
    </w:tbl>
    <w:p w14:paraId="1DB5DBF2"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C12FB7C" w14:textId="77777777" w:rsidTr="000F5104">
        <w:trPr>
          <w:jc w:val="center"/>
        </w:trPr>
        <w:tc>
          <w:tcPr>
            <w:tcW w:w="5000" w:type="pct"/>
            <w:gridSpan w:val="7"/>
            <w:tcBorders>
              <w:bottom w:val="single" w:sz="4" w:space="0" w:color="D9D9D9"/>
            </w:tcBorders>
            <w:hideMark/>
          </w:tcPr>
          <w:p w14:paraId="64C386B0" w14:textId="18AEAFF7" w:rsidR="00F45418" w:rsidRPr="008C6DE1" w:rsidRDefault="00B10316" w:rsidP="00BC790F">
            <w:pPr>
              <w:pStyle w:val="1MCBodyText"/>
              <w:ind w:left="-104"/>
              <w:rPr>
                <w:b/>
                <w:snapToGrid w:val="0"/>
              </w:rPr>
            </w:pPr>
            <w:r>
              <w:rPr>
                <w:noProof/>
                <w:snapToGrid w:val="0"/>
              </w:rPr>
              <w:t xml:space="preserve">Location 21, </w:t>
            </w:r>
            <w:r>
              <w:rPr>
                <w:bCs/>
                <w:noProof/>
                <w:snapToGrid w:val="0"/>
              </w:rPr>
              <w:t>Building</w:t>
            </w:r>
            <w:r>
              <w:rPr>
                <w:noProof/>
                <w:snapToGrid w:val="0"/>
              </w:rPr>
              <w:t xml:space="preserve"> 1</w:t>
            </w:r>
            <w:r w:rsidR="006F179F">
              <w:rPr>
                <w:bCs/>
                <w:snapToGrid w:val="0"/>
              </w:rPr>
              <w:t xml:space="preserve"> - </w:t>
            </w:r>
            <w:r>
              <w:rPr>
                <w:b/>
                <w:noProof/>
                <w:snapToGrid w:val="0"/>
              </w:rPr>
              <w:t>1517-1521 Golf View Rd</w:t>
            </w:r>
            <w:r w:rsidR="0059390B">
              <w:rPr>
                <w:b/>
                <w:noProof/>
                <w:snapToGrid w:val="0"/>
              </w:rPr>
              <w:t>.</w:t>
            </w:r>
          </w:p>
        </w:tc>
      </w:tr>
      <w:tr w:rsidR="00996124" w14:paraId="5E1D8567"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F468CF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09A3C5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80A9FD1"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AA1DB3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E6368A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6B1C34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C9E408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289C9A4B"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D93BA07"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175470D1" w14:textId="7D91C091" w:rsidR="00F45418" w:rsidRDefault="00B10316" w:rsidP="009D15B3">
            <w:pPr>
              <w:pStyle w:val="1MCBodyText"/>
              <w:tabs>
                <w:tab w:val="right" w:pos="1020"/>
              </w:tabs>
              <w:jc w:val="right"/>
            </w:pPr>
            <w:r>
              <w:rPr>
                <w:noProof/>
                <w:snapToGrid w:val="0"/>
              </w:rPr>
              <w:t>$ 5,355,800</w:t>
            </w:r>
          </w:p>
        </w:tc>
        <w:tc>
          <w:tcPr>
            <w:tcW w:w="373" w:type="pct"/>
            <w:tcBorders>
              <w:top w:val="single" w:sz="4" w:space="0" w:color="D9D9D9"/>
              <w:left w:val="single" w:sz="4" w:space="0" w:color="D9D9D9"/>
              <w:bottom w:val="single" w:sz="4" w:space="0" w:color="D9D9D9"/>
              <w:right w:val="single" w:sz="4" w:space="0" w:color="D9D9D9"/>
            </w:tcBorders>
            <w:vAlign w:val="center"/>
          </w:tcPr>
          <w:p w14:paraId="1D78C656"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D5DA4DD"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C8A8109" w14:textId="68730BAD"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8850C6F" w14:textId="64B9CD11"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33AFA2F" w14:textId="77777777" w:rsidR="00F45418" w:rsidRDefault="006F179F" w:rsidP="004E77CF">
            <w:pPr>
              <w:pStyle w:val="1MCBodyText"/>
              <w:jc w:val="center"/>
            </w:pPr>
            <w:r>
              <w:t>8.8%</w:t>
            </w:r>
          </w:p>
        </w:tc>
      </w:tr>
    </w:tbl>
    <w:p w14:paraId="1AD7F216"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5F21F0B6" w14:textId="77777777" w:rsidTr="000F5104">
        <w:trPr>
          <w:jc w:val="center"/>
        </w:trPr>
        <w:tc>
          <w:tcPr>
            <w:tcW w:w="5000" w:type="pct"/>
            <w:gridSpan w:val="7"/>
            <w:tcBorders>
              <w:bottom w:val="single" w:sz="4" w:space="0" w:color="D9D9D9"/>
            </w:tcBorders>
            <w:hideMark/>
          </w:tcPr>
          <w:p w14:paraId="696EEA5D" w14:textId="00A14318" w:rsidR="00F45418" w:rsidRPr="008C6DE1" w:rsidRDefault="00B10316" w:rsidP="00BC790F">
            <w:pPr>
              <w:pStyle w:val="1MCBodyText"/>
              <w:ind w:left="-104"/>
              <w:rPr>
                <w:b/>
                <w:snapToGrid w:val="0"/>
              </w:rPr>
            </w:pPr>
            <w:r>
              <w:rPr>
                <w:noProof/>
                <w:snapToGrid w:val="0"/>
              </w:rPr>
              <w:t xml:space="preserve">Location 22, </w:t>
            </w:r>
            <w:r>
              <w:rPr>
                <w:bCs/>
                <w:noProof/>
                <w:snapToGrid w:val="0"/>
              </w:rPr>
              <w:t>Building</w:t>
            </w:r>
            <w:r>
              <w:rPr>
                <w:noProof/>
                <w:snapToGrid w:val="0"/>
              </w:rPr>
              <w:t xml:space="preserve"> 1</w:t>
            </w:r>
            <w:r w:rsidR="006F179F">
              <w:rPr>
                <w:bCs/>
                <w:snapToGrid w:val="0"/>
              </w:rPr>
              <w:t xml:space="preserve"> - </w:t>
            </w:r>
            <w:r>
              <w:rPr>
                <w:b/>
                <w:noProof/>
                <w:snapToGrid w:val="0"/>
              </w:rPr>
              <w:t>1520-1524 Wheeler Rd</w:t>
            </w:r>
            <w:r w:rsidR="0059390B">
              <w:rPr>
                <w:b/>
                <w:noProof/>
                <w:snapToGrid w:val="0"/>
              </w:rPr>
              <w:t>.</w:t>
            </w:r>
          </w:p>
        </w:tc>
      </w:tr>
      <w:tr w:rsidR="00996124" w14:paraId="7AA193DD"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41C6AC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1394D6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E5A4A18"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8D95BF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5AA56D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2D1776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8DE7E5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8F77FCE"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3B27155"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FB2A106" w14:textId="6E65EB78" w:rsidR="00F45418" w:rsidRDefault="00B10316" w:rsidP="009D15B3">
            <w:pPr>
              <w:pStyle w:val="1MCBodyText"/>
              <w:tabs>
                <w:tab w:val="right" w:pos="1020"/>
              </w:tabs>
              <w:jc w:val="right"/>
            </w:pPr>
            <w:r>
              <w:rPr>
                <w:noProof/>
                <w:snapToGrid w:val="0"/>
              </w:rPr>
              <w:t>$ 5,355,800</w:t>
            </w:r>
          </w:p>
        </w:tc>
        <w:tc>
          <w:tcPr>
            <w:tcW w:w="373" w:type="pct"/>
            <w:tcBorders>
              <w:top w:val="single" w:sz="4" w:space="0" w:color="D9D9D9"/>
              <w:left w:val="single" w:sz="4" w:space="0" w:color="D9D9D9"/>
              <w:bottom w:val="single" w:sz="4" w:space="0" w:color="D9D9D9"/>
              <w:right w:val="single" w:sz="4" w:space="0" w:color="D9D9D9"/>
            </w:tcBorders>
            <w:vAlign w:val="center"/>
          </w:tcPr>
          <w:p w14:paraId="52D8202C"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48570C47"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E7EE6E5" w14:textId="29E9F11B"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56CB6A1" w14:textId="61215921"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66A73DB7" w14:textId="77777777" w:rsidR="00F45418" w:rsidRDefault="006F179F" w:rsidP="004E77CF">
            <w:pPr>
              <w:pStyle w:val="1MCBodyText"/>
              <w:jc w:val="center"/>
            </w:pPr>
            <w:r>
              <w:t>8.8%</w:t>
            </w:r>
          </w:p>
        </w:tc>
      </w:tr>
    </w:tbl>
    <w:p w14:paraId="09EED203"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02564D0" w14:textId="77777777" w:rsidTr="000F5104">
        <w:trPr>
          <w:jc w:val="center"/>
        </w:trPr>
        <w:tc>
          <w:tcPr>
            <w:tcW w:w="5000" w:type="pct"/>
            <w:gridSpan w:val="7"/>
            <w:tcBorders>
              <w:bottom w:val="single" w:sz="4" w:space="0" w:color="D9D9D9"/>
            </w:tcBorders>
            <w:hideMark/>
          </w:tcPr>
          <w:p w14:paraId="29FB7E34" w14:textId="45979136" w:rsidR="00F45418" w:rsidRPr="008C6DE1" w:rsidRDefault="00B10316" w:rsidP="00BC790F">
            <w:pPr>
              <w:pStyle w:val="1MCBodyText"/>
              <w:ind w:left="-104"/>
              <w:rPr>
                <w:b/>
                <w:snapToGrid w:val="0"/>
              </w:rPr>
            </w:pPr>
            <w:r>
              <w:rPr>
                <w:noProof/>
                <w:snapToGrid w:val="0"/>
              </w:rPr>
              <w:t xml:space="preserve">Location 23, </w:t>
            </w:r>
            <w:r>
              <w:rPr>
                <w:bCs/>
                <w:noProof/>
                <w:snapToGrid w:val="0"/>
              </w:rPr>
              <w:t>Building</w:t>
            </w:r>
            <w:r>
              <w:rPr>
                <w:noProof/>
                <w:snapToGrid w:val="0"/>
              </w:rPr>
              <w:t xml:space="preserve"> 1</w:t>
            </w:r>
            <w:r w:rsidR="006F179F">
              <w:rPr>
                <w:bCs/>
                <w:snapToGrid w:val="0"/>
              </w:rPr>
              <w:t xml:space="preserve"> - </w:t>
            </w:r>
            <w:r>
              <w:rPr>
                <w:b/>
                <w:noProof/>
                <w:snapToGrid w:val="0"/>
              </w:rPr>
              <w:t>1512-1516 Wheeler Rd</w:t>
            </w:r>
            <w:r w:rsidR="0059390B">
              <w:rPr>
                <w:b/>
                <w:noProof/>
                <w:snapToGrid w:val="0"/>
              </w:rPr>
              <w:t>.</w:t>
            </w:r>
          </w:p>
        </w:tc>
      </w:tr>
      <w:tr w:rsidR="00996124" w14:paraId="02F8C201"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59943D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3CBBB5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9DEA93C"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E0F383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8EC728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1F2184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F9B46D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1E57D87F"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1C37606E"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137B1B0E" w14:textId="549D77D2" w:rsidR="00F45418" w:rsidRDefault="00B10316" w:rsidP="009D15B3">
            <w:pPr>
              <w:pStyle w:val="1MCBodyText"/>
              <w:tabs>
                <w:tab w:val="right" w:pos="1020"/>
              </w:tabs>
              <w:jc w:val="right"/>
            </w:pPr>
            <w:r>
              <w:rPr>
                <w:noProof/>
                <w:snapToGrid w:val="0"/>
              </w:rPr>
              <w:t>$ 5,355,800</w:t>
            </w:r>
          </w:p>
        </w:tc>
        <w:tc>
          <w:tcPr>
            <w:tcW w:w="373" w:type="pct"/>
            <w:tcBorders>
              <w:top w:val="single" w:sz="4" w:space="0" w:color="D9D9D9"/>
              <w:left w:val="single" w:sz="4" w:space="0" w:color="D9D9D9"/>
              <w:bottom w:val="single" w:sz="4" w:space="0" w:color="D9D9D9"/>
              <w:right w:val="single" w:sz="4" w:space="0" w:color="D9D9D9"/>
            </w:tcBorders>
            <w:vAlign w:val="center"/>
          </w:tcPr>
          <w:p w14:paraId="74C9B050"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787DF128"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129994BA" w14:textId="2A26096F"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8EB6D87" w14:textId="389F1AD6"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6AD5923B" w14:textId="77777777" w:rsidR="00F45418" w:rsidRDefault="006F179F" w:rsidP="004E77CF">
            <w:pPr>
              <w:pStyle w:val="1MCBodyText"/>
              <w:jc w:val="center"/>
            </w:pPr>
            <w:r>
              <w:t>8.8%</w:t>
            </w:r>
          </w:p>
        </w:tc>
      </w:tr>
    </w:tbl>
    <w:p w14:paraId="2B194BBE"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0F6D2CF1" w14:textId="77777777" w:rsidTr="000F5104">
        <w:trPr>
          <w:jc w:val="center"/>
        </w:trPr>
        <w:tc>
          <w:tcPr>
            <w:tcW w:w="5000" w:type="pct"/>
            <w:gridSpan w:val="7"/>
            <w:tcBorders>
              <w:bottom w:val="single" w:sz="4" w:space="0" w:color="D9D9D9"/>
            </w:tcBorders>
            <w:hideMark/>
          </w:tcPr>
          <w:p w14:paraId="047B7611" w14:textId="62AAA5E0" w:rsidR="00F45418" w:rsidRPr="008C6DE1" w:rsidRDefault="00B10316" w:rsidP="00BC790F">
            <w:pPr>
              <w:pStyle w:val="1MCBodyText"/>
              <w:ind w:left="-104"/>
              <w:rPr>
                <w:b/>
                <w:snapToGrid w:val="0"/>
              </w:rPr>
            </w:pPr>
            <w:r>
              <w:rPr>
                <w:noProof/>
                <w:snapToGrid w:val="0"/>
              </w:rPr>
              <w:t xml:space="preserve">Location 24, </w:t>
            </w:r>
            <w:r>
              <w:rPr>
                <w:bCs/>
                <w:noProof/>
                <w:snapToGrid w:val="0"/>
              </w:rPr>
              <w:t>Building</w:t>
            </w:r>
            <w:r>
              <w:rPr>
                <w:noProof/>
                <w:snapToGrid w:val="0"/>
              </w:rPr>
              <w:t xml:space="preserve"> 1</w:t>
            </w:r>
            <w:r w:rsidR="006F179F">
              <w:rPr>
                <w:bCs/>
                <w:snapToGrid w:val="0"/>
              </w:rPr>
              <w:t xml:space="preserve"> - </w:t>
            </w:r>
            <w:r>
              <w:rPr>
                <w:b/>
                <w:noProof/>
                <w:snapToGrid w:val="0"/>
              </w:rPr>
              <w:t>91 Golf Pkwy</w:t>
            </w:r>
            <w:r w:rsidR="0059390B">
              <w:rPr>
                <w:b/>
                <w:noProof/>
                <w:snapToGrid w:val="0"/>
              </w:rPr>
              <w:t>.</w:t>
            </w:r>
          </w:p>
        </w:tc>
      </w:tr>
      <w:tr w:rsidR="00996124" w14:paraId="24C57136"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A61C6F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41A81B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7EE313A"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7E3545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7265D8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5DEBD1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D07F16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488C5D9F"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4594E834"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7C9CE695" w14:textId="0563DC4D"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2A46DE36"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7BC78FA9"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31DF42A0" w14:textId="111506A4"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5D0BD442" w14:textId="6B946EEA" w:rsidR="00F45418" w:rsidRDefault="00B10316" w:rsidP="004E77CF">
            <w:pPr>
              <w:pStyle w:val="1MCBodyText"/>
              <w:jc w:val="center"/>
            </w:pPr>
            <w:r>
              <w:rPr>
                <w:noProof/>
              </w:rPr>
              <w:t>No</w:t>
            </w:r>
          </w:p>
        </w:tc>
        <w:tc>
          <w:tcPr>
            <w:tcW w:w="433" w:type="pct"/>
            <w:tcBorders>
              <w:top w:val="single" w:sz="4" w:space="0" w:color="D9D9D9"/>
              <w:left w:val="single" w:sz="4" w:space="0" w:color="D9D9D9"/>
              <w:bottom w:val="single" w:sz="4" w:space="0" w:color="D9D9D9"/>
              <w:right w:val="single" w:sz="4" w:space="0" w:color="D9D9D9"/>
            </w:tcBorders>
            <w:vAlign w:val="center"/>
          </w:tcPr>
          <w:p w14:paraId="29DAC38A" w14:textId="77777777" w:rsidR="00F45418" w:rsidRDefault="006F179F" w:rsidP="004E77CF">
            <w:pPr>
              <w:pStyle w:val="1MCBodyText"/>
              <w:jc w:val="center"/>
            </w:pPr>
            <w:r>
              <w:t>8.8%</w:t>
            </w:r>
          </w:p>
        </w:tc>
      </w:tr>
    </w:tbl>
    <w:p w14:paraId="4BF08A75" w14:textId="77777777" w:rsidR="00F45418" w:rsidRDefault="00F45418" w:rsidP="005C60F4">
      <w:pPr>
        <w:pStyle w:val="1MCBodyText"/>
        <w:rPr>
          <w:snapToGrid w:val="0"/>
        </w:rPr>
      </w:pPr>
    </w:p>
    <w:p w14:paraId="6E051720" w14:textId="77777777" w:rsidR="0059390B" w:rsidRDefault="0059390B"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22FAFAD1" w14:textId="77777777" w:rsidTr="000F5104">
        <w:trPr>
          <w:jc w:val="center"/>
        </w:trPr>
        <w:tc>
          <w:tcPr>
            <w:tcW w:w="5000" w:type="pct"/>
            <w:gridSpan w:val="7"/>
            <w:tcBorders>
              <w:bottom w:val="single" w:sz="4" w:space="0" w:color="D9D9D9"/>
            </w:tcBorders>
            <w:hideMark/>
          </w:tcPr>
          <w:p w14:paraId="65FC8158" w14:textId="5455093B" w:rsidR="00F45418" w:rsidRPr="008C6DE1" w:rsidRDefault="00B10316" w:rsidP="00BC790F">
            <w:pPr>
              <w:pStyle w:val="1MCBodyText"/>
              <w:ind w:left="-104"/>
              <w:rPr>
                <w:b/>
                <w:snapToGrid w:val="0"/>
              </w:rPr>
            </w:pPr>
            <w:r>
              <w:rPr>
                <w:noProof/>
                <w:snapToGrid w:val="0"/>
              </w:rPr>
              <w:lastRenderedPageBreak/>
              <w:t xml:space="preserve">Location 25, </w:t>
            </w:r>
            <w:r>
              <w:rPr>
                <w:bCs/>
                <w:noProof/>
                <w:snapToGrid w:val="0"/>
              </w:rPr>
              <w:t>Building</w:t>
            </w:r>
            <w:r>
              <w:rPr>
                <w:noProof/>
                <w:snapToGrid w:val="0"/>
              </w:rPr>
              <w:t xml:space="preserve"> 1</w:t>
            </w:r>
            <w:r w:rsidR="006F179F">
              <w:rPr>
                <w:bCs/>
                <w:snapToGrid w:val="0"/>
              </w:rPr>
              <w:t xml:space="preserve"> - </w:t>
            </w:r>
            <w:r>
              <w:rPr>
                <w:b/>
                <w:noProof/>
                <w:snapToGrid w:val="0"/>
              </w:rPr>
              <w:t>95 Golf Pkwy</w:t>
            </w:r>
            <w:r w:rsidR="0059390B">
              <w:rPr>
                <w:b/>
                <w:noProof/>
                <w:snapToGrid w:val="0"/>
              </w:rPr>
              <w:t>.</w:t>
            </w:r>
          </w:p>
        </w:tc>
      </w:tr>
      <w:tr w:rsidR="00996124" w14:paraId="586F40A1"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174E25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C1C093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A9A1BC8"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528A63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37D6EA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E0B2BB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D9857D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051615BB"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3F0F32D6"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451E071F" w14:textId="09A237A6"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2C03FFC3"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077AAF7"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79E69860" w14:textId="0C2AE023"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E708221" w14:textId="724C6AE8"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5D3CEB27" w14:textId="77777777" w:rsidR="00F45418" w:rsidRDefault="006F179F" w:rsidP="004E77CF">
            <w:pPr>
              <w:pStyle w:val="1MCBodyText"/>
              <w:jc w:val="center"/>
            </w:pPr>
            <w:r>
              <w:t>8.8%</w:t>
            </w:r>
          </w:p>
        </w:tc>
      </w:tr>
    </w:tbl>
    <w:p w14:paraId="3B4C6340"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1952DD6B" w14:textId="77777777" w:rsidTr="000F5104">
        <w:trPr>
          <w:jc w:val="center"/>
        </w:trPr>
        <w:tc>
          <w:tcPr>
            <w:tcW w:w="5000" w:type="pct"/>
            <w:gridSpan w:val="7"/>
            <w:tcBorders>
              <w:bottom w:val="single" w:sz="4" w:space="0" w:color="D9D9D9"/>
            </w:tcBorders>
            <w:hideMark/>
          </w:tcPr>
          <w:p w14:paraId="7C88708D" w14:textId="5D4FF7C5" w:rsidR="00F45418" w:rsidRPr="008C6DE1" w:rsidRDefault="00B10316" w:rsidP="00BC790F">
            <w:pPr>
              <w:pStyle w:val="1MCBodyText"/>
              <w:ind w:left="-104"/>
              <w:rPr>
                <w:b/>
                <w:snapToGrid w:val="0"/>
              </w:rPr>
            </w:pPr>
            <w:r>
              <w:rPr>
                <w:noProof/>
                <w:snapToGrid w:val="0"/>
              </w:rPr>
              <w:t xml:space="preserve">Location 26, </w:t>
            </w:r>
            <w:r>
              <w:rPr>
                <w:bCs/>
                <w:noProof/>
                <w:snapToGrid w:val="0"/>
              </w:rPr>
              <w:t>Building</w:t>
            </w:r>
            <w:r>
              <w:rPr>
                <w:noProof/>
                <w:snapToGrid w:val="0"/>
              </w:rPr>
              <w:t xml:space="preserve"> 1</w:t>
            </w:r>
            <w:r w:rsidR="006F179F">
              <w:rPr>
                <w:bCs/>
                <w:snapToGrid w:val="0"/>
              </w:rPr>
              <w:t xml:space="preserve"> - </w:t>
            </w:r>
            <w:r>
              <w:rPr>
                <w:b/>
                <w:noProof/>
                <w:snapToGrid w:val="0"/>
              </w:rPr>
              <w:t>99 Golf Pkwy</w:t>
            </w:r>
            <w:r w:rsidR="0059390B">
              <w:rPr>
                <w:b/>
                <w:noProof/>
                <w:snapToGrid w:val="0"/>
              </w:rPr>
              <w:t>.</w:t>
            </w:r>
          </w:p>
        </w:tc>
      </w:tr>
      <w:tr w:rsidR="00996124" w14:paraId="42DE7E4B"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B04FFA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9D082D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F380510"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3270EE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C748B5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E11678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0CBCD25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42EA7933"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C9FD48A"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4AA9B568" w14:textId="068E4A72"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6BA1399C"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232C05EB"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AEBBFBE" w14:textId="44BD4530"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127BEC7" w14:textId="1A87E1BA"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1CCEC1B8" w14:textId="77777777" w:rsidR="00F45418" w:rsidRDefault="006F179F" w:rsidP="004E77CF">
            <w:pPr>
              <w:pStyle w:val="1MCBodyText"/>
              <w:jc w:val="center"/>
            </w:pPr>
            <w:r>
              <w:t>8.8%</w:t>
            </w:r>
          </w:p>
        </w:tc>
      </w:tr>
    </w:tbl>
    <w:p w14:paraId="38386CB3"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9FAB769" w14:textId="77777777" w:rsidTr="000F5104">
        <w:trPr>
          <w:jc w:val="center"/>
        </w:trPr>
        <w:tc>
          <w:tcPr>
            <w:tcW w:w="5000" w:type="pct"/>
            <w:gridSpan w:val="7"/>
            <w:tcBorders>
              <w:bottom w:val="single" w:sz="4" w:space="0" w:color="D9D9D9"/>
            </w:tcBorders>
            <w:hideMark/>
          </w:tcPr>
          <w:p w14:paraId="67AEDA54" w14:textId="5FE12A83" w:rsidR="00F45418" w:rsidRPr="008C6DE1" w:rsidRDefault="00B10316" w:rsidP="00BC790F">
            <w:pPr>
              <w:pStyle w:val="1MCBodyText"/>
              <w:ind w:left="-104"/>
              <w:rPr>
                <w:b/>
                <w:snapToGrid w:val="0"/>
              </w:rPr>
            </w:pPr>
            <w:r>
              <w:rPr>
                <w:noProof/>
                <w:snapToGrid w:val="0"/>
              </w:rPr>
              <w:t xml:space="preserve">Location 27, </w:t>
            </w:r>
            <w:r>
              <w:rPr>
                <w:bCs/>
                <w:noProof/>
                <w:snapToGrid w:val="0"/>
              </w:rPr>
              <w:t>Building</w:t>
            </w:r>
            <w:r>
              <w:rPr>
                <w:noProof/>
                <w:snapToGrid w:val="0"/>
              </w:rPr>
              <w:t xml:space="preserve"> 1</w:t>
            </w:r>
            <w:r w:rsidR="006F179F">
              <w:rPr>
                <w:bCs/>
                <w:snapToGrid w:val="0"/>
              </w:rPr>
              <w:t xml:space="preserve"> - </w:t>
            </w:r>
            <w:r>
              <w:rPr>
                <w:b/>
                <w:noProof/>
                <w:snapToGrid w:val="0"/>
              </w:rPr>
              <w:t>1628 N</w:t>
            </w:r>
            <w:r w:rsidR="0059390B">
              <w:rPr>
                <w:b/>
                <w:noProof/>
                <w:snapToGrid w:val="0"/>
              </w:rPr>
              <w:t>.</w:t>
            </w:r>
            <w:r>
              <w:rPr>
                <w:b/>
                <w:noProof/>
                <w:snapToGrid w:val="0"/>
              </w:rPr>
              <w:t xml:space="preserve"> Golf Glen</w:t>
            </w:r>
          </w:p>
        </w:tc>
      </w:tr>
      <w:tr w:rsidR="00996124" w14:paraId="1242E4EC"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25B0A6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9AA709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AAE885A"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4B1DEA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6B887F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044BE8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184E634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0471CCD0"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B54F492"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75375FC6" w14:textId="2FBC4EA2"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68622DDB"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9861F6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96E602B" w14:textId="54A0151E"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A6C379A" w14:textId="51B74250"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149DCA97" w14:textId="77777777" w:rsidR="00F45418" w:rsidRDefault="006F179F" w:rsidP="004E77CF">
            <w:pPr>
              <w:pStyle w:val="1MCBodyText"/>
              <w:jc w:val="center"/>
            </w:pPr>
            <w:r>
              <w:t>8.8%</w:t>
            </w:r>
          </w:p>
        </w:tc>
      </w:tr>
    </w:tbl>
    <w:p w14:paraId="1CCB05C1"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64553017" w14:textId="77777777" w:rsidTr="000F5104">
        <w:trPr>
          <w:jc w:val="center"/>
        </w:trPr>
        <w:tc>
          <w:tcPr>
            <w:tcW w:w="5000" w:type="pct"/>
            <w:gridSpan w:val="7"/>
            <w:tcBorders>
              <w:bottom w:val="single" w:sz="4" w:space="0" w:color="D9D9D9"/>
            </w:tcBorders>
            <w:hideMark/>
          </w:tcPr>
          <w:p w14:paraId="33A88DD0" w14:textId="5C28DDA6" w:rsidR="00F45418" w:rsidRPr="008C6DE1" w:rsidRDefault="00B10316" w:rsidP="00BC790F">
            <w:pPr>
              <w:pStyle w:val="1MCBodyText"/>
              <w:ind w:left="-104"/>
              <w:rPr>
                <w:b/>
                <w:snapToGrid w:val="0"/>
              </w:rPr>
            </w:pPr>
            <w:r>
              <w:rPr>
                <w:noProof/>
                <w:snapToGrid w:val="0"/>
              </w:rPr>
              <w:t xml:space="preserve">Location 28, </w:t>
            </w:r>
            <w:r>
              <w:rPr>
                <w:bCs/>
                <w:noProof/>
                <w:snapToGrid w:val="0"/>
              </w:rPr>
              <w:t>Building</w:t>
            </w:r>
            <w:r>
              <w:rPr>
                <w:noProof/>
                <w:snapToGrid w:val="0"/>
              </w:rPr>
              <w:t xml:space="preserve"> 1</w:t>
            </w:r>
            <w:r w:rsidR="006F179F">
              <w:rPr>
                <w:bCs/>
                <w:snapToGrid w:val="0"/>
              </w:rPr>
              <w:t xml:space="preserve"> - </w:t>
            </w:r>
            <w:r>
              <w:rPr>
                <w:b/>
                <w:noProof/>
                <w:snapToGrid w:val="0"/>
              </w:rPr>
              <w:t>1624 N</w:t>
            </w:r>
            <w:r w:rsidR="0059390B">
              <w:rPr>
                <w:b/>
                <w:noProof/>
                <w:snapToGrid w:val="0"/>
              </w:rPr>
              <w:t>.</w:t>
            </w:r>
            <w:r>
              <w:rPr>
                <w:b/>
                <w:noProof/>
                <w:snapToGrid w:val="0"/>
              </w:rPr>
              <w:t xml:space="preserve"> Golf Glen</w:t>
            </w:r>
          </w:p>
        </w:tc>
      </w:tr>
      <w:tr w:rsidR="00996124" w14:paraId="71CD77D0"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322BFC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72495A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18D14E2"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C67025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6D0733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5E172C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14FE108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4AEB329"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27A662A"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5CAE3FFC" w14:textId="10E172BA"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23D98196"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6A4D2591"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CA70FDB" w14:textId="6034580A"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01818C8" w14:textId="6A50F5F3"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577B6A6D" w14:textId="77777777" w:rsidR="00F45418" w:rsidRDefault="006F179F" w:rsidP="004E77CF">
            <w:pPr>
              <w:pStyle w:val="1MCBodyText"/>
              <w:jc w:val="center"/>
            </w:pPr>
            <w:r>
              <w:t>8.8%</w:t>
            </w:r>
          </w:p>
        </w:tc>
      </w:tr>
    </w:tbl>
    <w:p w14:paraId="2D1C0463"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23616774" w14:textId="77777777" w:rsidTr="000F5104">
        <w:trPr>
          <w:jc w:val="center"/>
        </w:trPr>
        <w:tc>
          <w:tcPr>
            <w:tcW w:w="5000" w:type="pct"/>
            <w:gridSpan w:val="7"/>
            <w:tcBorders>
              <w:bottom w:val="single" w:sz="4" w:space="0" w:color="D9D9D9"/>
            </w:tcBorders>
            <w:hideMark/>
          </w:tcPr>
          <w:p w14:paraId="26E1114C" w14:textId="26CBFF06" w:rsidR="00F45418" w:rsidRPr="008C6DE1" w:rsidRDefault="00B10316" w:rsidP="00BC790F">
            <w:pPr>
              <w:pStyle w:val="1MCBodyText"/>
              <w:ind w:left="-104"/>
              <w:rPr>
                <w:b/>
                <w:snapToGrid w:val="0"/>
              </w:rPr>
            </w:pPr>
            <w:r>
              <w:rPr>
                <w:noProof/>
                <w:snapToGrid w:val="0"/>
              </w:rPr>
              <w:t xml:space="preserve">Location 29, </w:t>
            </w:r>
            <w:r>
              <w:rPr>
                <w:bCs/>
                <w:noProof/>
                <w:snapToGrid w:val="0"/>
              </w:rPr>
              <w:t>Building</w:t>
            </w:r>
            <w:r>
              <w:rPr>
                <w:noProof/>
                <w:snapToGrid w:val="0"/>
              </w:rPr>
              <w:t xml:space="preserve"> 1</w:t>
            </w:r>
            <w:r w:rsidR="006F179F">
              <w:rPr>
                <w:bCs/>
                <w:snapToGrid w:val="0"/>
              </w:rPr>
              <w:t xml:space="preserve"> - </w:t>
            </w:r>
            <w:r>
              <w:rPr>
                <w:b/>
                <w:noProof/>
                <w:snapToGrid w:val="0"/>
              </w:rPr>
              <w:t>1629 N</w:t>
            </w:r>
            <w:r w:rsidR="0059390B">
              <w:rPr>
                <w:b/>
                <w:noProof/>
                <w:snapToGrid w:val="0"/>
              </w:rPr>
              <w:t>.</w:t>
            </w:r>
            <w:r>
              <w:rPr>
                <w:b/>
                <w:noProof/>
                <w:snapToGrid w:val="0"/>
              </w:rPr>
              <w:t xml:space="preserve"> Golf Glen</w:t>
            </w:r>
          </w:p>
        </w:tc>
      </w:tr>
      <w:tr w:rsidR="00996124" w14:paraId="4F9DF143"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ACA949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8B47C8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F1A9FD0"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B71B4C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430CAF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EE7916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4C1887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27ABAD01"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93D669C"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4396759E" w14:textId="5C2C1074"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7E2B0D7B"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54B114C7"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877021E" w14:textId="4D8CB737"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898FAFB" w14:textId="657135F5"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1FE17755" w14:textId="77777777" w:rsidR="00F45418" w:rsidRDefault="006F179F" w:rsidP="004E77CF">
            <w:pPr>
              <w:pStyle w:val="1MCBodyText"/>
              <w:jc w:val="center"/>
            </w:pPr>
            <w:r>
              <w:t>8.8%</w:t>
            </w:r>
          </w:p>
        </w:tc>
      </w:tr>
    </w:tbl>
    <w:p w14:paraId="0018D0E4"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02F690D8" w14:textId="77777777" w:rsidTr="000F5104">
        <w:trPr>
          <w:jc w:val="center"/>
        </w:trPr>
        <w:tc>
          <w:tcPr>
            <w:tcW w:w="5000" w:type="pct"/>
            <w:gridSpan w:val="7"/>
            <w:tcBorders>
              <w:bottom w:val="single" w:sz="4" w:space="0" w:color="D9D9D9"/>
            </w:tcBorders>
            <w:hideMark/>
          </w:tcPr>
          <w:p w14:paraId="53125FEB" w14:textId="7B035B39" w:rsidR="00F45418" w:rsidRPr="008C6DE1" w:rsidRDefault="00B10316" w:rsidP="00BC790F">
            <w:pPr>
              <w:pStyle w:val="1MCBodyText"/>
              <w:ind w:left="-104"/>
              <w:rPr>
                <w:b/>
                <w:snapToGrid w:val="0"/>
              </w:rPr>
            </w:pPr>
            <w:r>
              <w:rPr>
                <w:noProof/>
                <w:snapToGrid w:val="0"/>
              </w:rPr>
              <w:t xml:space="preserve">Location 30, </w:t>
            </w:r>
            <w:r>
              <w:rPr>
                <w:bCs/>
                <w:noProof/>
                <w:snapToGrid w:val="0"/>
              </w:rPr>
              <w:t>Building</w:t>
            </w:r>
            <w:r>
              <w:rPr>
                <w:noProof/>
                <w:snapToGrid w:val="0"/>
              </w:rPr>
              <w:t xml:space="preserve"> 1</w:t>
            </w:r>
            <w:r w:rsidR="006F179F">
              <w:rPr>
                <w:bCs/>
                <w:snapToGrid w:val="0"/>
              </w:rPr>
              <w:t xml:space="preserve"> - </w:t>
            </w:r>
            <w:r>
              <w:rPr>
                <w:b/>
                <w:noProof/>
                <w:snapToGrid w:val="0"/>
              </w:rPr>
              <w:t>1625 N</w:t>
            </w:r>
            <w:r w:rsidR="0059390B">
              <w:rPr>
                <w:b/>
                <w:noProof/>
                <w:snapToGrid w:val="0"/>
              </w:rPr>
              <w:t>.</w:t>
            </w:r>
            <w:r>
              <w:rPr>
                <w:b/>
                <w:noProof/>
                <w:snapToGrid w:val="0"/>
              </w:rPr>
              <w:t xml:space="preserve"> Golf Glen</w:t>
            </w:r>
          </w:p>
        </w:tc>
      </w:tr>
      <w:tr w:rsidR="00996124" w14:paraId="506451C4"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81F60B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6CF54A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AEF96A3"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472AA6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DFF29C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0F359C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32C87CB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0ABA687"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33A1A046"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5A8E6FA0" w14:textId="5BF88E79"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255D30EE"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032AF235"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19A8345" w14:textId="46A2FBE6"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3FAAA165" w14:textId="0E95C002"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FFE7A6F" w14:textId="77777777" w:rsidR="00F45418" w:rsidRDefault="006F179F" w:rsidP="004E77CF">
            <w:pPr>
              <w:pStyle w:val="1MCBodyText"/>
              <w:jc w:val="center"/>
            </w:pPr>
            <w:r>
              <w:t>8.8%</w:t>
            </w:r>
          </w:p>
        </w:tc>
      </w:tr>
    </w:tbl>
    <w:p w14:paraId="44205758"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16855729" w14:textId="77777777" w:rsidTr="000F5104">
        <w:trPr>
          <w:jc w:val="center"/>
        </w:trPr>
        <w:tc>
          <w:tcPr>
            <w:tcW w:w="5000" w:type="pct"/>
            <w:gridSpan w:val="7"/>
            <w:tcBorders>
              <w:bottom w:val="single" w:sz="4" w:space="0" w:color="D9D9D9"/>
            </w:tcBorders>
            <w:hideMark/>
          </w:tcPr>
          <w:p w14:paraId="27C39DB1" w14:textId="4ACF95F0" w:rsidR="00F45418" w:rsidRPr="008C6DE1" w:rsidRDefault="00B10316" w:rsidP="00BC790F">
            <w:pPr>
              <w:pStyle w:val="1MCBodyText"/>
              <w:ind w:left="-104"/>
              <w:rPr>
                <w:b/>
                <w:snapToGrid w:val="0"/>
              </w:rPr>
            </w:pPr>
            <w:r>
              <w:rPr>
                <w:noProof/>
                <w:snapToGrid w:val="0"/>
              </w:rPr>
              <w:t xml:space="preserve">Location 31, </w:t>
            </w:r>
            <w:r>
              <w:rPr>
                <w:bCs/>
                <w:noProof/>
                <w:snapToGrid w:val="0"/>
              </w:rPr>
              <w:t>Building</w:t>
            </w:r>
            <w:r>
              <w:rPr>
                <w:noProof/>
                <w:snapToGrid w:val="0"/>
              </w:rPr>
              <w:t xml:space="preserve"> 1</w:t>
            </w:r>
            <w:r w:rsidR="006F179F">
              <w:rPr>
                <w:bCs/>
                <w:snapToGrid w:val="0"/>
              </w:rPr>
              <w:t xml:space="preserve"> - </w:t>
            </w:r>
            <w:r>
              <w:rPr>
                <w:b/>
                <w:noProof/>
                <w:snapToGrid w:val="0"/>
              </w:rPr>
              <w:t>1605 S</w:t>
            </w:r>
            <w:r w:rsidR="0059390B">
              <w:rPr>
                <w:b/>
                <w:noProof/>
                <w:snapToGrid w:val="0"/>
              </w:rPr>
              <w:t>.</w:t>
            </w:r>
            <w:r>
              <w:rPr>
                <w:b/>
                <w:noProof/>
                <w:snapToGrid w:val="0"/>
              </w:rPr>
              <w:t xml:space="preserve"> Golf Glen</w:t>
            </w:r>
          </w:p>
        </w:tc>
      </w:tr>
      <w:tr w:rsidR="00996124" w14:paraId="3B14D496"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46D7AC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70C686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20D38A4"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042B88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AAE01C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08767B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55A1CBD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B021588"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92C5928"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5652521" w14:textId="3682CC7D"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344E3569"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763CF7E"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B1BE028" w14:textId="7284EA8C"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477307AB" w14:textId="1F7A0695"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2F9FA3F" w14:textId="77777777" w:rsidR="00F45418" w:rsidRDefault="006F179F" w:rsidP="004E77CF">
            <w:pPr>
              <w:pStyle w:val="1MCBodyText"/>
              <w:jc w:val="center"/>
            </w:pPr>
            <w:r>
              <w:t>8.8%</w:t>
            </w:r>
          </w:p>
        </w:tc>
      </w:tr>
    </w:tbl>
    <w:p w14:paraId="4A00E9A8"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C5EC782" w14:textId="77777777" w:rsidTr="000F5104">
        <w:trPr>
          <w:jc w:val="center"/>
        </w:trPr>
        <w:tc>
          <w:tcPr>
            <w:tcW w:w="5000" w:type="pct"/>
            <w:gridSpan w:val="7"/>
            <w:tcBorders>
              <w:bottom w:val="single" w:sz="4" w:space="0" w:color="D9D9D9"/>
            </w:tcBorders>
            <w:hideMark/>
          </w:tcPr>
          <w:p w14:paraId="2010B790" w14:textId="18B7F853" w:rsidR="00F45418" w:rsidRPr="008C6DE1" w:rsidRDefault="00B10316" w:rsidP="00BC790F">
            <w:pPr>
              <w:pStyle w:val="1MCBodyText"/>
              <w:ind w:left="-104"/>
              <w:rPr>
                <w:b/>
                <w:snapToGrid w:val="0"/>
              </w:rPr>
            </w:pPr>
            <w:r>
              <w:rPr>
                <w:noProof/>
                <w:snapToGrid w:val="0"/>
              </w:rPr>
              <w:t xml:space="preserve">Location 32, </w:t>
            </w:r>
            <w:r>
              <w:rPr>
                <w:bCs/>
                <w:noProof/>
                <w:snapToGrid w:val="0"/>
              </w:rPr>
              <w:t>Building</w:t>
            </w:r>
            <w:r>
              <w:rPr>
                <w:noProof/>
                <w:snapToGrid w:val="0"/>
              </w:rPr>
              <w:t xml:space="preserve"> 1</w:t>
            </w:r>
            <w:r w:rsidR="006F179F">
              <w:rPr>
                <w:bCs/>
                <w:snapToGrid w:val="0"/>
              </w:rPr>
              <w:t xml:space="preserve"> - </w:t>
            </w:r>
            <w:r>
              <w:rPr>
                <w:b/>
                <w:noProof/>
                <w:snapToGrid w:val="0"/>
              </w:rPr>
              <w:t>1612 S</w:t>
            </w:r>
            <w:r w:rsidR="0059390B">
              <w:rPr>
                <w:b/>
                <w:noProof/>
                <w:snapToGrid w:val="0"/>
              </w:rPr>
              <w:t>.</w:t>
            </w:r>
            <w:r>
              <w:rPr>
                <w:b/>
                <w:noProof/>
                <w:snapToGrid w:val="0"/>
              </w:rPr>
              <w:t xml:space="preserve"> Golf Glen</w:t>
            </w:r>
          </w:p>
        </w:tc>
      </w:tr>
      <w:tr w:rsidR="00996124" w14:paraId="071442BB"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B18A8E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C14AE9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07A9651"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9E59BD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899191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46577B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3AE0C2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124CF240"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F50B343"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45F9D513" w14:textId="3861320D"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1C701B89"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3DD244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5C457AF" w14:textId="4CF0CE01"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864A365" w14:textId="3EFB45D0"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47DD5D31" w14:textId="77777777" w:rsidR="00F45418" w:rsidRDefault="006F179F" w:rsidP="004E77CF">
            <w:pPr>
              <w:pStyle w:val="1MCBodyText"/>
              <w:jc w:val="center"/>
            </w:pPr>
            <w:r>
              <w:t>8.8%</w:t>
            </w:r>
          </w:p>
        </w:tc>
      </w:tr>
    </w:tbl>
    <w:p w14:paraId="2CF645BC"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29472A18" w14:textId="77777777" w:rsidTr="000F5104">
        <w:trPr>
          <w:jc w:val="center"/>
        </w:trPr>
        <w:tc>
          <w:tcPr>
            <w:tcW w:w="5000" w:type="pct"/>
            <w:gridSpan w:val="7"/>
            <w:tcBorders>
              <w:bottom w:val="single" w:sz="4" w:space="0" w:color="D9D9D9"/>
            </w:tcBorders>
            <w:hideMark/>
          </w:tcPr>
          <w:p w14:paraId="7EDE17E2" w14:textId="64BE3D59" w:rsidR="00F45418" w:rsidRPr="008C6DE1" w:rsidRDefault="00B10316" w:rsidP="00BC790F">
            <w:pPr>
              <w:pStyle w:val="1MCBodyText"/>
              <w:ind w:left="-104"/>
              <w:rPr>
                <w:b/>
                <w:snapToGrid w:val="0"/>
              </w:rPr>
            </w:pPr>
            <w:r>
              <w:rPr>
                <w:noProof/>
                <w:snapToGrid w:val="0"/>
              </w:rPr>
              <w:t xml:space="preserve">Location 33, </w:t>
            </w:r>
            <w:r>
              <w:rPr>
                <w:bCs/>
                <w:noProof/>
                <w:snapToGrid w:val="0"/>
              </w:rPr>
              <w:t>Building</w:t>
            </w:r>
            <w:r>
              <w:rPr>
                <w:noProof/>
                <w:snapToGrid w:val="0"/>
              </w:rPr>
              <w:t xml:space="preserve"> 1</w:t>
            </w:r>
            <w:r w:rsidR="006F179F">
              <w:rPr>
                <w:bCs/>
                <w:snapToGrid w:val="0"/>
              </w:rPr>
              <w:t xml:space="preserve"> - </w:t>
            </w:r>
            <w:r>
              <w:rPr>
                <w:b/>
                <w:noProof/>
                <w:snapToGrid w:val="0"/>
              </w:rPr>
              <w:t>1604 S</w:t>
            </w:r>
            <w:r w:rsidR="0059390B">
              <w:rPr>
                <w:b/>
                <w:noProof/>
                <w:snapToGrid w:val="0"/>
              </w:rPr>
              <w:t>.</w:t>
            </w:r>
            <w:r>
              <w:rPr>
                <w:b/>
                <w:noProof/>
                <w:snapToGrid w:val="0"/>
              </w:rPr>
              <w:t xml:space="preserve"> Golf Glen</w:t>
            </w:r>
          </w:p>
        </w:tc>
      </w:tr>
      <w:tr w:rsidR="00996124" w14:paraId="08A36586"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A26B14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96B295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F1CB0F7"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ABDB17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A4E3C3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668A18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5708D36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5CE2E558"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F7A7B40"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18D74196" w14:textId="0D40C3D5" w:rsidR="00F45418" w:rsidRDefault="00B10316" w:rsidP="009D15B3">
            <w:pPr>
              <w:pStyle w:val="1MCBodyText"/>
              <w:tabs>
                <w:tab w:val="right" w:pos="1020"/>
              </w:tabs>
              <w:jc w:val="right"/>
            </w:pPr>
            <w:r>
              <w:rPr>
                <w:noProof/>
                <w:snapToGrid w:val="0"/>
              </w:rPr>
              <w:t>$ 2,948,600</w:t>
            </w:r>
          </w:p>
        </w:tc>
        <w:tc>
          <w:tcPr>
            <w:tcW w:w="373" w:type="pct"/>
            <w:tcBorders>
              <w:top w:val="single" w:sz="4" w:space="0" w:color="D9D9D9"/>
              <w:left w:val="single" w:sz="4" w:space="0" w:color="D9D9D9"/>
              <w:bottom w:val="single" w:sz="4" w:space="0" w:color="D9D9D9"/>
              <w:right w:val="single" w:sz="4" w:space="0" w:color="D9D9D9"/>
            </w:tcBorders>
            <w:vAlign w:val="center"/>
          </w:tcPr>
          <w:p w14:paraId="14FBCA5F"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A8F5ECE"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934B279" w14:textId="725B34AE"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45AF70D2" w14:textId="2FCD1315"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76881036" w14:textId="77777777" w:rsidR="00F45418" w:rsidRDefault="006F179F" w:rsidP="004E77CF">
            <w:pPr>
              <w:pStyle w:val="1MCBodyText"/>
              <w:jc w:val="center"/>
            </w:pPr>
            <w:r>
              <w:t>8.8%</w:t>
            </w:r>
          </w:p>
        </w:tc>
      </w:tr>
    </w:tbl>
    <w:p w14:paraId="07855962" w14:textId="77777777" w:rsidR="00F45418" w:rsidRDefault="00F45418" w:rsidP="005C60F4">
      <w:pPr>
        <w:pStyle w:val="1MCBodyText"/>
        <w:rPr>
          <w:snapToGrid w:val="0"/>
        </w:rPr>
      </w:pPr>
    </w:p>
    <w:p w14:paraId="6BA9BEC4" w14:textId="77777777" w:rsidR="0059390B" w:rsidRDefault="0059390B"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5844FCB" w14:textId="77777777" w:rsidTr="000F5104">
        <w:trPr>
          <w:jc w:val="center"/>
        </w:trPr>
        <w:tc>
          <w:tcPr>
            <w:tcW w:w="5000" w:type="pct"/>
            <w:gridSpan w:val="7"/>
            <w:tcBorders>
              <w:bottom w:val="single" w:sz="4" w:space="0" w:color="D9D9D9"/>
            </w:tcBorders>
            <w:hideMark/>
          </w:tcPr>
          <w:p w14:paraId="21C2B41C" w14:textId="6A086268" w:rsidR="00F45418" w:rsidRPr="008C6DE1" w:rsidRDefault="00B10316" w:rsidP="00BC790F">
            <w:pPr>
              <w:pStyle w:val="1MCBodyText"/>
              <w:ind w:left="-104"/>
              <w:rPr>
                <w:b/>
                <w:snapToGrid w:val="0"/>
              </w:rPr>
            </w:pPr>
            <w:r>
              <w:rPr>
                <w:noProof/>
                <w:snapToGrid w:val="0"/>
              </w:rPr>
              <w:lastRenderedPageBreak/>
              <w:t xml:space="preserve">Location 34, </w:t>
            </w:r>
            <w:r>
              <w:rPr>
                <w:bCs/>
                <w:noProof/>
                <w:snapToGrid w:val="0"/>
              </w:rPr>
              <w:t>Building</w:t>
            </w:r>
            <w:r>
              <w:rPr>
                <w:noProof/>
                <w:snapToGrid w:val="0"/>
              </w:rPr>
              <w:t xml:space="preserve"> 1</w:t>
            </w:r>
            <w:r w:rsidR="006F179F">
              <w:rPr>
                <w:bCs/>
                <w:snapToGrid w:val="0"/>
              </w:rPr>
              <w:t xml:space="preserve"> - </w:t>
            </w:r>
            <w:r>
              <w:rPr>
                <w:b/>
                <w:noProof/>
                <w:snapToGrid w:val="0"/>
              </w:rPr>
              <w:t>4962-4967 Sherman Ave</w:t>
            </w:r>
            <w:r w:rsidR="0059390B">
              <w:rPr>
                <w:b/>
                <w:noProof/>
                <w:snapToGrid w:val="0"/>
              </w:rPr>
              <w:t>.</w:t>
            </w:r>
          </w:p>
        </w:tc>
      </w:tr>
      <w:tr w:rsidR="00996124" w14:paraId="0F3F043B"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FF5EC5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879D93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5900C8C"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23E155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2C5E3E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CC4F65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5B2AAD1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3140A4BC"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F91F9BC"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1E26AB3E" w14:textId="50037990" w:rsidR="00F45418" w:rsidRDefault="00B10316" w:rsidP="009D15B3">
            <w:pPr>
              <w:pStyle w:val="1MCBodyText"/>
              <w:tabs>
                <w:tab w:val="right" w:pos="1020"/>
              </w:tabs>
              <w:jc w:val="right"/>
            </w:pPr>
            <w:r>
              <w:rPr>
                <w:noProof/>
                <w:snapToGrid w:val="0"/>
              </w:rPr>
              <w:t>$ 5,528,800</w:t>
            </w:r>
          </w:p>
        </w:tc>
        <w:tc>
          <w:tcPr>
            <w:tcW w:w="373" w:type="pct"/>
            <w:tcBorders>
              <w:top w:val="single" w:sz="4" w:space="0" w:color="D9D9D9"/>
              <w:left w:val="single" w:sz="4" w:space="0" w:color="D9D9D9"/>
              <w:bottom w:val="single" w:sz="4" w:space="0" w:color="D9D9D9"/>
              <w:right w:val="single" w:sz="4" w:space="0" w:color="D9D9D9"/>
            </w:tcBorders>
            <w:vAlign w:val="center"/>
          </w:tcPr>
          <w:p w14:paraId="4C842C6F"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05A98009"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52A1875A" w14:textId="3CC96F16"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9D2565F" w14:textId="179AB571"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354849B6" w14:textId="77777777" w:rsidR="00F45418" w:rsidRDefault="006F179F" w:rsidP="004E77CF">
            <w:pPr>
              <w:pStyle w:val="1MCBodyText"/>
              <w:jc w:val="center"/>
            </w:pPr>
            <w:r>
              <w:t>8.8%</w:t>
            </w:r>
          </w:p>
        </w:tc>
      </w:tr>
    </w:tbl>
    <w:p w14:paraId="17FC7D11"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559EBC7" w14:textId="77777777" w:rsidTr="000F5104">
        <w:trPr>
          <w:jc w:val="center"/>
        </w:trPr>
        <w:tc>
          <w:tcPr>
            <w:tcW w:w="5000" w:type="pct"/>
            <w:gridSpan w:val="7"/>
            <w:tcBorders>
              <w:bottom w:val="single" w:sz="4" w:space="0" w:color="D9D9D9"/>
            </w:tcBorders>
            <w:hideMark/>
          </w:tcPr>
          <w:p w14:paraId="4C56B491" w14:textId="5EB41DB3" w:rsidR="00F45418" w:rsidRPr="008C6DE1" w:rsidRDefault="00B10316" w:rsidP="00BC790F">
            <w:pPr>
              <w:pStyle w:val="1MCBodyText"/>
              <w:ind w:left="-104"/>
              <w:rPr>
                <w:b/>
                <w:snapToGrid w:val="0"/>
              </w:rPr>
            </w:pPr>
            <w:r>
              <w:rPr>
                <w:noProof/>
                <w:snapToGrid w:val="0"/>
              </w:rPr>
              <w:t xml:space="preserve">Location 35, </w:t>
            </w:r>
            <w:r>
              <w:rPr>
                <w:bCs/>
                <w:noProof/>
                <w:snapToGrid w:val="0"/>
              </w:rPr>
              <w:t>Building</w:t>
            </w:r>
            <w:r>
              <w:rPr>
                <w:noProof/>
                <w:snapToGrid w:val="0"/>
              </w:rPr>
              <w:t xml:space="preserve"> 1</w:t>
            </w:r>
            <w:r w:rsidR="006F179F">
              <w:rPr>
                <w:bCs/>
                <w:snapToGrid w:val="0"/>
              </w:rPr>
              <w:t xml:space="preserve"> - </w:t>
            </w:r>
            <w:r>
              <w:rPr>
                <w:b/>
                <w:noProof/>
                <w:snapToGrid w:val="0"/>
              </w:rPr>
              <w:t>4942-4946 Sherman Ave</w:t>
            </w:r>
            <w:r w:rsidR="0059390B">
              <w:rPr>
                <w:b/>
                <w:noProof/>
                <w:snapToGrid w:val="0"/>
              </w:rPr>
              <w:t>.</w:t>
            </w:r>
          </w:p>
        </w:tc>
      </w:tr>
      <w:tr w:rsidR="00996124" w14:paraId="1CCF2604"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5B7079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9ABCF1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F34F3B4"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D7649BC"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DF7893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C56D2C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9DFE13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2D7F001"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1F21BD4"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50226C95" w14:textId="3BDC09DC" w:rsidR="00F45418" w:rsidRDefault="00B10316" w:rsidP="009D15B3">
            <w:pPr>
              <w:pStyle w:val="1MCBodyText"/>
              <w:tabs>
                <w:tab w:val="right" w:pos="1020"/>
              </w:tabs>
              <w:jc w:val="right"/>
            </w:pPr>
            <w:r>
              <w:rPr>
                <w:noProof/>
                <w:snapToGrid w:val="0"/>
              </w:rPr>
              <w:t>$ 5,670,500</w:t>
            </w:r>
          </w:p>
        </w:tc>
        <w:tc>
          <w:tcPr>
            <w:tcW w:w="373" w:type="pct"/>
            <w:tcBorders>
              <w:top w:val="single" w:sz="4" w:space="0" w:color="D9D9D9"/>
              <w:left w:val="single" w:sz="4" w:space="0" w:color="D9D9D9"/>
              <w:bottom w:val="single" w:sz="4" w:space="0" w:color="D9D9D9"/>
              <w:right w:val="single" w:sz="4" w:space="0" w:color="D9D9D9"/>
            </w:tcBorders>
            <w:vAlign w:val="center"/>
          </w:tcPr>
          <w:p w14:paraId="53AC5E6E"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6AF74AF"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41C256E" w14:textId="77ECF7F9"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6D4CE38" w14:textId="55E4A487"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4CF80B57" w14:textId="77777777" w:rsidR="00F45418" w:rsidRDefault="006F179F" w:rsidP="004E77CF">
            <w:pPr>
              <w:pStyle w:val="1MCBodyText"/>
              <w:jc w:val="center"/>
            </w:pPr>
            <w:r>
              <w:t>8.8%</w:t>
            </w:r>
          </w:p>
        </w:tc>
      </w:tr>
    </w:tbl>
    <w:p w14:paraId="111F49AE"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E386C87" w14:textId="77777777" w:rsidTr="000F5104">
        <w:trPr>
          <w:jc w:val="center"/>
        </w:trPr>
        <w:tc>
          <w:tcPr>
            <w:tcW w:w="5000" w:type="pct"/>
            <w:gridSpan w:val="7"/>
            <w:tcBorders>
              <w:bottom w:val="single" w:sz="4" w:space="0" w:color="D9D9D9"/>
            </w:tcBorders>
            <w:hideMark/>
          </w:tcPr>
          <w:p w14:paraId="785A6097" w14:textId="3EE447C6" w:rsidR="00F45418" w:rsidRPr="008C6DE1" w:rsidRDefault="00B10316" w:rsidP="00BC790F">
            <w:pPr>
              <w:pStyle w:val="1MCBodyText"/>
              <w:ind w:left="-104"/>
              <w:rPr>
                <w:b/>
                <w:snapToGrid w:val="0"/>
              </w:rPr>
            </w:pPr>
            <w:r>
              <w:rPr>
                <w:noProof/>
                <w:snapToGrid w:val="0"/>
              </w:rPr>
              <w:t xml:space="preserve">Location 36, </w:t>
            </w:r>
            <w:r>
              <w:rPr>
                <w:bCs/>
                <w:noProof/>
                <w:snapToGrid w:val="0"/>
              </w:rPr>
              <w:t>Building</w:t>
            </w:r>
            <w:r>
              <w:rPr>
                <w:noProof/>
                <w:snapToGrid w:val="0"/>
              </w:rPr>
              <w:t xml:space="preserve"> 1</w:t>
            </w:r>
            <w:r w:rsidR="006F179F">
              <w:rPr>
                <w:bCs/>
                <w:snapToGrid w:val="0"/>
              </w:rPr>
              <w:t xml:space="preserve"> - </w:t>
            </w:r>
            <w:r>
              <w:rPr>
                <w:b/>
                <w:noProof/>
                <w:snapToGrid w:val="0"/>
              </w:rPr>
              <w:t>1620-1622 N</w:t>
            </w:r>
            <w:r w:rsidR="0059390B">
              <w:rPr>
                <w:b/>
                <w:noProof/>
                <w:snapToGrid w:val="0"/>
              </w:rPr>
              <w:t>.</w:t>
            </w:r>
            <w:r>
              <w:rPr>
                <w:b/>
                <w:noProof/>
                <w:snapToGrid w:val="0"/>
              </w:rPr>
              <w:t xml:space="preserve"> Golf Glen</w:t>
            </w:r>
          </w:p>
        </w:tc>
      </w:tr>
      <w:tr w:rsidR="00996124" w14:paraId="29F2268C"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5A851A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5507E7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C110B3A"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4E8821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6D48EC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375D53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A80600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08C9684"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49BD8F84"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8379FCF" w14:textId="52658481" w:rsidR="00F45418" w:rsidRDefault="00B10316" w:rsidP="009D15B3">
            <w:pPr>
              <w:pStyle w:val="1MCBodyText"/>
              <w:tabs>
                <w:tab w:val="right" w:pos="1020"/>
              </w:tabs>
              <w:jc w:val="right"/>
            </w:pPr>
            <w:r>
              <w:rPr>
                <w:noProof/>
                <w:snapToGrid w:val="0"/>
              </w:rPr>
              <w:t>$ 5,670,500</w:t>
            </w:r>
          </w:p>
        </w:tc>
        <w:tc>
          <w:tcPr>
            <w:tcW w:w="373" w:type="pct"/>
            <w:tcBorders>
              <w:top w:val="single" w:sz="4" w:space="0" w:color="D9D9D9"/>
              <w:left w:val="single" w:sz="4" w:space="0" w:color="D9D9D9"/>
              <w:bottom w:val="single" w:sz="4" w:space="0" w:color="D9D9D9"/>
              <w:right w:val="single" w:sz="4" w:space="0" w:color="D9D9D9"/>
            </w:tcBorders>
            <w:vAlign w:val="center"/>
          </w:tcPr>
          <w:p w14:paraId="58FA8E68"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F360D31"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77A4C95E" w14:textId="35F985C0"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07CE20AD" w14:textId="7AB17A1E"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9C83457" w14:textId="77777777" w:rsidR="00F45418" w:rsidRDefault="006F179F" w:rsidP="004E77CF">
            <w:pPr>
              <w:pStyle w:val="1MCBodyText"/>
              <w:jc w:val="center"/>
            </w:pPr>
            <w:r>
              <w:t>8.8%</w:t>
            </w:r>
          </w:p>
        </w:tc>
      </w:tr>
    </w:tbl>
    <w:p w14:paraId="0C77268A"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060B9C6D" w14:textId="77777777" w:rsidTr="000F5104">
        <w:trPr>
          <w:jc w:val="center"/>
        </w:trPr>
        <w:tc>
          <w:tcPr>
            <w:tcW w:w="5000" w:type="pct"/>
            <w:gridSpan w:val="7"/>
            <w:tcBorders>
              <w:bottom w:val="single" w:sz="4" w:space="0" w:color="D9D9D9"/>
            </w:tcBorders>
            <w:hideMark/>
          </w:tcPr>
          <w:p w14:paraId="520E34C7" w14:textId="56A25869" w:rsidR="00F45418" w:rsidRPr="008C6DE1" w:rsidRDefault="00B10316" w:rsidP="00BC790F">
            <w:pPr>
              <w:pStyle w:val="1MCBodyText"/>
              <w:ind w:left="-104"/>
              <w:rPr>
                <w:b/>
                <w:snapToGrid w:val="0"/>
              </w:rPr>
            </w:pPr>
            <w:r>
              <w:rPr>
                <w:noProof/>
                <w:snapToGrid w:val="0"/>
              </w:rPr>
              <w:t xml:space="preserve">Location 37, </w:t>
            </w:r>
            <w:r>
              <w:rPr>
                <w:bCs/>
                <w:noProof/>
                <w:snapToGrid w:val="0"/>
              </w:rPr>
              <w:t>Building</w:t>
            </w:r>
            <w:r>
              <w:rPr>
                <w:noProof/>
                <w:snapToGrid w:val="0"/>
              </w:rPr>
              <w:t xml:space="preserve"> 1</w:t>
            </w:r>
            <w:r w:rsidR="006F179F">
              <w:rPr>
                <w:bCs/>
                <w:snapToGrid w:val="0"/>
              </w:rPr>
              <w:t xml:space="preserve"> - </w:t>
            </w:r>
            <w:r>
              <w:rPr>
                <w:b/>
                <w:noProof/>
                <w:snapToGrid w:val="0"/>
              </w:rPr>
              <w:t>4922-4926 Sherman Ave</w:t>
            </w:r>
            <w:r w:rsidR="0059390B">
              <w:rPr>
                <w:b/>
                <w:noProof/>
                <w:snapToGrid w:val="0"/>
              </w:rPr>
              <w:t>.</w:t>
            </w:r>
          </w:p>
        </w:tc>
      </w:tr>
      <w:tr w:rsidR="00996124" w14:paraId="559460AB"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67CA4D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6CBA7A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DEAFD84"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B0CA0F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6E88393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B07B4C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1AEAF9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78B333AB"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384D6E57"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D8EE0DE" w14:textId="714C3F80" w:rsidR="00F45418" w:rsidRDefault="00B10316" w:rsidP="009D15B3">
            <w:pPr>
              <w:pStyle w:val="1MCBodyText"/>
              <w:tabs>
                <w:tab w:val="right" w:pos="1020"/>
              </w:tabs>
              <w:jc w:val="right"/>
            </w:pPr>
            <w:r>
              <w:rPr>
                <w:noProof/>
                <w:snapToGrid w:val="0"/>
              </w:rPr>
              <w:t>$ 5,670,500</w:t>
            </w:r>
          </w:p>
        </w:tc>
        <w:tc>
          <w:tcPr>
            <w:tcW w:w="373" w:type="pct"/>
            <w:tcBorders>
              <w:top w:val="single" w:sz="4" w:space="0" w:color="D9D9D9"/>
              <w:left w:val="single" w:sz="4" w:space="0" w:color="D9D9D9"/>
              <w:bottom w:val="single" w:sz="4" w:space="0" w:color="D9D9D9"/>
              <w:right w:val="single" w:sz="4" w:space="0" w:color="D9D9D9"/>
            </w:tcBorders>
            <w:vAlign w:val="center"/>
          </w:tcPr>
          <w:p w14:paraId="3D554F48"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0CCF649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B518EE7" w14:textId="6B67224E"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52E3FC4C" w14:textId="70FCFC85"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F52DB49" w14:textId="77777777" w:rsidR="00F45418" w:rsidRDefault="006F179F" w:rsidP="004E77CF">
            <w:pPr>
              <w:pStyle w:val="1MCBodyText"/>
              <w:jc w:val="center"/>
            </w:pPr>
            <w:r>
              <w:t>8.8%</w:t>
            </w:r>
          </w:p>
        </w:tc>
      </w:tr>
    </w:tbl>
    <w:p w14:paraId="0DD21126"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B632447" w14:textId="77777777" w:rsidTr="000F5104">
        <w:trPr>
          <w:jc w:val="center"/>
        </w:trPr>
        <w:tc>
          <w:tcPr>
            <w:tcW w:w="5000" w:type="pct"/>
            <w:gridSpan w:val="7"/>
            <w:tcBorders>
              <w:bottom w:val="single" w:sz="4" w:space="0" w:color="D9D9D9"/>
            </w:tcBorders>
            <w:hideMark/>
          </w:tcPr>
          <w:p w14:paraId="4EE8932E" w14:textId="2D269A0C" w:rsidR="00F45418" w:rsidRPr="008C6DE1" w:rsidRDefault="00B10316" w:rsidP="00BC790F">
            <w:pPr>
              <w:pStyle w:val="1MCBodyText"/>
              <w:ind w:left="-104"/>
              <w:rPr>
                <w:b/>
                <w:snapToGrid w:val="0"/>
              </w:rPr>
            </w:pPr>
            <w:r>
              <w:rPr>
                <w:noProof/>
                <w:snapToGrid w:val="0"/>
              </w:rPr>
              <w:t xml:space="preserve">Location 38, </w:t>
            </w:r>
            <w:r>
              <w:rPr>
                <w:bCs/>
                <w:noProof/>
                <w:snapToGrid w:val="0"/>
              </w:rPr>
              <w:t>Building</w:t>
            </w:r>
            <w:r>
              <w:rPr>
                <w:noProof/>
                <w:snapToGrid w:val="0"/>
              </w:rPr>
              <w:t xml:space="preserve"> 1</w:t>
            </w:r>
            <w:r w:rsidR="006F179F">
              <w:rPr>
                <w:bCs/>
                <w:snapToGrid w:val="0"/>
              </w:rPr>
              <w:t xml:space="preserve"> - </w:t>
            </w:r>
            <w:r>
              <w:rPr>
                <w:b/>
                <w:noProof/>
                <w:snapToGrid w:val="0"/>
              </w:rPr>
              <w:t>1616-1618 S</w:t>
            </w:r>
            <w:r w:rsidR="0059390B">
              <w:rPr>
                <w:b/>
                <w:noProof/>
                <w:snapToGrid w:val="0"/>
              </w:rPr>
              <w:t>.</w:t>
            </w:r>
            <w:r>
              <w:rPr>
                <w:b/>
                <w:noProof/>
                <w:snapToGrid w:val="0"/>
              </w:rPr>
              <w:t xml:space="preserve"> Golf Glen</w:t>
            </w:r>
          </w:p>
        </w:tc>
      </w:tr>
      <w:tr w:rsidR="00996124" w14:paraId="01EE178B"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573861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BEC197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B98CBE9"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FD3648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BC4D32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8E4806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011E494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03821DA7"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609CE72"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6141AB10" w14:textId="663C9528" w:rsidR="00F45418" w:rsidRDefault="00B10316" w:rsidP="009D15B3">
            <w:pPr>
              <w:pStyle w:val="1MCBodyText"/>
              <w:tabs>
                <w:tab w:val="right" w:pos="1020"/>
              </w:tabs>
              <w:jc w:val="right"/>
            </w:pPr>
            <w:r>
              <w:rPr>
                <w:noProof/>
                <w:snapToGrid w:val="0"/>
              </w:rPr>
              <w:t>$ 5,670,500</w:t>
            </w:r>
          </w:p>
        </w:tc>
        <w:tc>
          <w:tcPr>
            <w:tcW w:w="373" w:type="pct"/>
            <w:tcBorders>
              <w:top w:val="single" w:sz="4" w:space="0" w:color="D9D9D9"/>
              <w:left w:val="single" w:sz="4" w:space="0" w:color="D9D9D9"/>
              <w:bottom w:val="single" w:sz="4" w:space="0" w:color="D9D9D9"/>
              <w:right w:val="single" w:sz="4" w:space="0" w:color="D9D9D9"/>
            </w:tcBorders>
            <w:vAlign w:val="center"/>
          </w:tcPr>
          <w:p w14:paraId="2F4C667C"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210460CA"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001F2A2" w14:textId="17DA1865"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25C6151C" w14:textId="3E52DD7D"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3B2487FF" w14:textId="77777777" w:rsidR="00F45418" w:rsidRDefault="006F179F" w:rsidP="004E77CF">
            <w:pPr>
              <w:pStyle w:val="1MCBodyText"/>
              <w:jc w:val="center"/>
            </w:pPr>
            <w:r>
              <w:t>8.8%</w:t>
            </w:r>
          </w:p>
        </w:tc>
      </w:tr>
    </w:tbl>
    <w:p w14:paraId="31B8453E"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A622ADD" w14:textId="77777777" w:rsidTr="000F5104">
        <w:trPr>
          <w:jc w:val="center"/>
        </w:trPr>
        <w:tc>
          <w:tcPr>
            <w:tcW w:w="5000" w:type="pct"/>
            <w:gridSpan w:val="7"/>
            <w:tcBorders>
              <w:bottom w:val="single" w:sz="4" w:space="0" w:color="D9D9D9"/>
            </w:tcBorders>
            <w:hideMark/>
          </w:tcPr>
          <w:p w14:paraId="0545307F" w14:textId="3CF09966" w:rsidR="00F45418" w:rsidRPr="008C6DE1" w:rsidRDefault="00B10316" w:rsidP="00BC790F">
            <w:pPr>
              <w:pStyle w:val="1MCBodyText"/>
              <w:ind w:left="-104"/>
              <w:rPr>
                <w:b/>
                <w:snapToGrid w:val="0"/>
              </w:rPr>
            </w:pPr>
            <w:r>
              <w:rPr>
                <w:noProof/>
                <w:snapToGrid w:val="0"/>
              </w:rPr>
              <w:t xml:space="preserve">Location 39, </w:t>
            </w:r>
            <w:r>
              <w:rPr>
                <w:bCs/>
                <w:noProof/>
                <w:snapToGrid w:val="0"/>
              </w:rPr>
              <w:t>Building</w:t>
            </w:r>
            <w:r>
              <w:rPr>
                <w:noProof/>
                <w:snapToGrid w:val="0"/>
              </w:rPr>
              <w:t xml:space="preserve"> 1</w:t>
            </w:r>
            <w:r w:rsidR="006F179F">
              <w:rPr>
                <w:bCs/>
                <w:snapToGrid w:val="0"/>
              </w:rPr>
              <w:t xml:space="preserve"> - </w:t>
            </w:r>
            <w:r>
              <w:rPr>
                <w:b/>
                <w:noProof/>
                <w:snapToGrid w:val="0"/>
              </w:rPr>
              <w:t>1610 Wheeler Rd</w:t>
            </w:r>
            <w:r w:rsidR="0059390B">
              <w:rPr>
                <w:b/>
                <w:noProof/>
                <w:snapToGrid w:val="0"/>
              </w:rPr>
              <w:t>.</w:t>
            </w:r>
          </w:p>
        </w:tc>
      </w:tr>
      <w:tr w:rsidR="00996124" w14:paraId="438B900E"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313390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37E913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9969BA4"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1DDAB3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FFD044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89A590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456732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5EFBC53B"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C224579"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29D00B60" w14:textId="1158DB0B" w:rsidR="00F45418" w:rsidRDefault="00B10316" w:rsidP="009D15B3">
            <w:pPr>
              <w:pStyle w:val="1MCBodyText"/>
              <w:tabs>
                <w:tab w:val="right" w:pos="1020"/>
              </w:tabs>
              <w:jc w:val="right"/>
            </w:pPr>
            <w:r>
              <w:rPr>
                <w:noProof/>
                <w:snapToGrid w:val="0"/>
              </w:rPr>
              <w:t>$ 8,035,500</w:t>
            </w:r>
          </w:p>
        </w:tc>
        <w:tc>
          <w:tcPr>
            <w:tcW w:w="373" w:type="pct"/>
            <w:tcBorders>
              <w:top w:val="single" w:sz="4" w:space="0" w:color="D9D9D9"/>
              <w:left w:val="single" w:sz="4" w:space="0" w:color="D9D9D9"/>
              <w:bottom w:val="single" w:sz="4" w:space="0" w:color="D9D9D9"/>
              <w:right w:val="single" w:sz="4" w:space="0" w:color="D9D9D9"/>
            </w:tcBorders>
            <w:vAlign w:val="center"/>
          </w:tcPr>
          <w:p w14:paraId="2D51223D"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1C9B592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EB6E7BC" w14:textId="07778D9C"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9E4D93D" w14:textId="26AEEA5F"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7B6EA6A3" w14:textId="77777777" w:rsidR="00F45418" w:rsidRDefault="006F179F" w:rsidP="004E77CF">
            <w:pPr>
              <w:pStyle w:val="1MCBodyText"/>
              <w:jc w:val="center"/>
            </w:pPr>
            <w:r>
              <w:t>8.8%</w:t>
            </w:r>
          </w:p>
        </w:tc>
      </w:tr>
    </w:tbl>
    <w:p w14:paraId="7BCA58BF"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654E5B2E" w14:textId="77777777" w:rsidTr="000F5104">
        <w:trPr>
          <w:jc w:val="center"/>
        </w:trPr>
        <w:tc>
          <w:tcPr>
            <w:tcW w:w="5000" w:type="pct"/>
            <w:gridSpan w:val="7"/>
            <w:tcBorders>
              <w:bottom w:val="single" w:sz="4" w:space="0" w:color="D9D9D9"/>
            </w:tcBorders>
            <w:hideMark/>
          </w:tcPr>
          <w:p w14:paraId="1CBBA24E" w14:textId="7539AC21" w:rsidR="00F45418" w:rsidRPr="008C6DE1" w:rsidRDefault="00B10316" w:rsidP="00BC790F">
            <w:pPr>
              <w:pStyle w:val="1MCBodyText"/>
              <w:ind w:left="-104"/>
              <w:rPr>
                <w:b/>
                <w:snapToGrid w:val="0"/>
              </w:rPr>
            </w:pPr>
            <w:r>
              <w:rPr>
                <w:noProof/>
                <w:snapToGrid w:val="0"/>
              </w:rPr>
              <w:t xml:space="preserve">Location 40, </w:t>
            </w:r>
            <w:r>
              <w:rPr>
                <w:bCs/>
                <w:noProof/>
                <w:snapToGrid w:val="0"/>
              </w:rPr>
              <w:t>Building</w:t>
            </w:r>
            <w:r>
              <w:rPr>
                <w:noProof/>
                <w:snapToGrid w:val="0"/>
              </w:rPr>
              <w:t xml:space="preserve"> 1</w:t>
            </w:r>
            <w:r w:rsidR="006F179F">
              <w:rPr>
                <w:bCs/>
                <w:snapToGrid w:val="0"/>
              </w:rPr>
              <w:t xml:space="preserve"> - </w:t>
            </w:r>
            <w:r>
              <w:rPr>
                <w:b/>
                <w:noProof/>
                <w:snapToGrid w:val="0"/>
              </w:rPr>
              <w:t>1626-1630 Wheeler Rd</w:t>
            </w:r>
            <w:r w:rsidR="0059390B">
              <w:rPr>
                <w:b/>
                <w:noProof/>
                <w:snapToGrid w:val="0"/>
              </w:rPr>
              <w:t>.</w:t>
            </w:r>
          </w:p>
        </w:tc>
      </w:tr>
      <w:tr w:rsidR="00996124" w14:paraId="23F704FD"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A0CF38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DE7CA5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049C026"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85D3E29"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C2661E4"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7864E1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766F395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43ECFA88"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6871DAC"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188A3F6E" w14:textId="3F1C3939" w:rsidR="00F45418" w:rsidRDefault="00B10316" w:rsidP="009D15B3">
            <w:pPr>
              <w:pStyle w:val="1MCBodyText"/>
              <w:tabs>
                <w:tab w:val="right" w:pos="1020"/>
              </w:tabs>
              <w:jc w:val="right"/>
            </w:pPr>
            <w:r>
              <w:rPr>
                <w:noProof/>
                <w:snapToGrid w:val="0"/>
              </w:rPr>
              <w:t>$ 6,056,300</w:t>
            </w:r>
          </w:p>
        </w:tc>
        <w:tc>
          <w:tcPr>
            <w:tcW w:w="373" w:type="pct"/>
            <w:tcBorders>
              <w:top w:val="single" w:sz="4" w:space="0" w:color="D9D9D9"/>
              <w:left w:val="single" w:sz="4" w:space="0" w:color="D9D9D9"/>
              <w:bottom w:val="single" w:sz="4" w:space="0" w:color="D9D9D9"/>
              <w:right w:val="single" w:sz="4" w:space="0" w:color="D9D9D9"/>
            </w:tcBorders>
            <w:vAlign w:val="center"/>
          </w:tcPr>
          <w:p w14:paraId="0AB020AD"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21E24BCA"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01824E0B" w14:textId="193E2635"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7EF89E4F" w14:textId="0FC342A5"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22DE443F" w14:textId="77777777" w:rsidR="00F45418" w:rsidRDefault="006F179F" w:rsidP="004E77CF">
            <w:pPr>
              <w:pStyle w:val="1MCBodyText"/>
              <w:jc w:val="center"/>
            </w:pPr>
            <w:r>
              <w:t>8.8%</w:t>
            </w:r>
          </w:p>
        </w:tc>
      </w:tr>
    </w:tbl>
    <w:p w14:paraId="7553FE7B"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36BF9F4" w14:textId="77777777" w:rsidTr="000F5104">
        <w:trPr>
          <w:jc w:val="center"/>
        </w:trPr>
        <w:tc>
          <w:tcPr>
            <w:tcW w:w="5000" w:type="pct"/>
            <w:gridSpan w:val="7"/>
            <w:tcBorders>
              <w:bottom w:val="single" w:sz="4" w:space="0" w:color="D9D9D9"/>
            </w:tcBorders>
            <w:hideMark/>
          </w:tcPr>
          <w:p w14:paraId="3256B509" w14:textId="408D522B" w:rsidR="00F45418" w:rsidRPr="008C6DE1" w:rsidRDefault="00B10316" w:rsidP="00BC790F">
            <w:pPr>
              <w:pStyle w:val="1MCBodyText"/>
              <w:ind w:left="-104"/>
              <w:rPr>
                <w:b/>
                <w:snapToGrid w:val="0"/>
              </w:rPr>
            </w:pPr>
            <w:r>
              <w:rPr>
                <w:noProof/>
                <w:snapToGrid w:val="0"/>
              </w:rPr>
              <w:t xml:space="preserve">Location 41, </w:t>
            </w:r>
            <w:r>
              <w:rPr>
                <w:bCs/>
                <w:noProof/>
                <w:snapToGrid w:val="0"/>
              </w:rPr>
              <w:t>Building</w:t>
            </w:r>
            <w:r>
              <w:rPr>
                <w:noProof/>
                <w:snapToGrid w:val="0"/>
              </w:rPr>
              <w:t xml:space="preserve"> 1</w:t>
            </w:r>
            <w:r w:rsidR="006F179F">
              <w:rPr>
                <w:bCs/>
                <w:snapToGrid w:val="0"/>
              </w:rPr>
              <w:t xml:space="preserve"> - </w:t>
            </w:r>
            <w:r>
              <w:rPr>
                <w:b/>
                <w:noProof/>
                <w:snapToGrid w:val="0"/>
              </w:rPr>
              <w:t>1602 S</w:t>
            </w:r>
            <w:r w:rsidR="0059390B">
              <w:rPr>
                <w:b/>
                <w:noProof/>
                <w:snapToGrid w:val="0"/>
              </w:rPr>
              <w:t>.</w:t>
            </w:r>
            <w:r>
              <w:rPr>
                <w:b/>
                <w:noProof/>
                <w:snapToGrid w:val="0"/>
              </w:rPr>
              <w:t xml:space="preserve"> Golf Glen</w:t>
            </w:r>
          </w:p>
        </w:tc>
      </w:tr>
      <w:tr w:rsidR="00996124" w14:paraId="5761EAB2"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060DDC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F28265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02534FF8"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12F7C5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5C1E5A2"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A93420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1E590001"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0F0D8F0B"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275A1AD"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55C86315" w14:textId="6B0015EF" w:rsidR="00F45418" w:rsidRDefault="00B10316" w:rsidP="009D15B3">
            <w:pPr>
              <w:pStyle w:val="1MCBodyText"/>
              <w:tabs>
                <w:tab w:val="right" w:pos="1020"/>
              </w:tabs>
              <w:jc w:val="right"/>
            </w:pPr>
            <w:r>
              <w:rPr>
                <w:noProof/>
                <w:snapToGrid w:val="0"/>
              </w:rPr>
              <w:t>$ 3,271,400</w:t>
            </w:r>
          </w:p>
        </w:tc>
        <w:tc>
          <w:tcPr>
            <w:tcW w:w="373" w:type="pct"/>
            <w:tcBorders>
              <w:top w:val="single" w:sz="4" w:space="0" w:color="D9D9D9"/>
              <w:left w:val="single" w:sz="4" w:space="0" w:color="D9D9D9"/>
              <w:bottom w:val="single" w:sz="4" w:space="0" w:color="D9D9D9"/>
              <w:right w:val="single" w:sz="4" w:space="0" w:color="D9D9D9"/>
            </w:tcBorders>
            <w:vAlign w:val="center"/>
          </w:tcPr>
          <w:p w14:paraId="038DF26D"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7799F23F"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7EF52FF" w14:textId="16926FCF"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634FE111" w14:textId="1E4771E2"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0A7A409D" w14:textId="77777777" w:rsidR="00F45418" w:rsidRDefault="006F179F" w:rsidP="004E77CF">
            <w:pPr>
              <w:pStyle w:val="1MCBodyText"/>
              <w:jc w:val="center"/>
            </w:pPr>
            <w:r>
              <w:t>8.8%</w:t>
            </w:r>
          </w:p>
        </w:tc>
      </w:tr>
    </w:tbl>
    <w:p w14:paraId="163561D4"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4ECDCFB7" w14:textId="77777777" w:rsidTr="000F5104">
        <w:trPr>
          <w:jc w:val="center"/>
        </w:trPr>
        <w:tc>
          <w:tcPr>
            <w:tcW w:w="5000" w:type="pct"/>
            <w:gridSpan w:val="7"/>
            <w:tcBorders>
              <w:bottom w:val="single" w:sz="4" w:space="0" w:color="D9D9D9"/>
            </w:tcBorders>
            <w:hideMark/>
          </w:tcPr>
          <w:p w14:paraId="18F6CAC6" w14:textId="08960FEB" w:rsidR="00F45418" w:rsidRPr="008C6DE1" w:rsidRDefault="00B10316" w:rsidP="00BC790F">
            <w:pPr>
              <w:pStyle w:val="1MCBodyText"/>
              <w:ind w:left="-104"/>
              <w:rPr>
                <w:b/>
                <w:snapToGrid w:val="0"/>
              </w:rPr>
            </w:pPr>
            <w:r>
              <w:rPr>
                <w:noProof/>
                <w:snapToGrid w:val="0"/>
              </w:rPr>
              <w:t xml:space="preserve">Location 42, </w:t>
            </w:r>
            <w:r>
              <w:rPr>
                <w:bCs/>
                <w:noProof/>
                <w:snapToGrid w:val="0"/>
              </w:rPr>
              <w:t>Building</w:t>
            </w:r>
            <w:r>
              <w:rPr>
                <w:noProof/>
                <w:snapToGrid w:val="0"/>
              </w:rPr>
              <w:t xml:space="preserve"> 1</w:t>
            </w:r>
            <w:r w:rsidR="006F179F">
              <w:rPr>
                <w:bCs/>
                <w:snapToGrid w:val="0"/>
              </w:rPr>
              <w:t xml:space="preserve"> - </w:t>
            </w:r>
            <w:r>
              <w:rPr>
                <w:b/>
                <w:noProof/>
                <w:snapToGrid w:val="0"/>
              </w:rPr>
              <w:t>1436 Wheeler Rd</w:t>
            </w:r>
            <w:r w:rsidR="0059390B">
              <w:rPr>
                <w:b/>
                <w:noProof/>
                <w:snapToGrid w:val="0"/>
              </w:rPr>
              <w:t>.</w:t>
            </w:r>
          </w:p>
        </w:tc>
      </w:tr>
      <w:tr w:rsidR="00996124" w14:paraId="1B189A38"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8A68BC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84C30A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DF3195C"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220BC1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CDC4D6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A92C8E7"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2C322740"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1CF450F4"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19E11343"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6AACBEAA" w14:textId="28388828" w:rsidR="00F45418" w:rsidRDefault="00B10316" w:rsidP="009D15B3">
            <w:pPr>
              <w:pStyle w:val="1MCBodyText"/>
              <w:tabs>
                <w:tab w:val="right" w:pos="1020"/>
              </w:tabs>
              <w:jc w:val="right"/>
            </w:pPr>
            <w:r>
              <w:rPr>
                <w:noProof/>
                <w:snapToGrid w:val="0"/>
              </w:rPr>
              <w:t>$ 169,600</w:t>
            </w:r>
          </w:p>
        </w:tc>
        <w:tc>
          <w:tcPr>
            <w:tcW w:w="373" w:type="pct"/>
            <w:tcBorders>
              <w:top w:val="single" w:sz="4" w:space="0" w:color="D9D9D9"/>
              <w:left w:val="single" w:sz="4" w:space="0" w:color="D9D9D9"/>
              <w:bottom w:val="single" w:sz="4" w:space="0" w:color="D9D9D9"/>
              <w:right w:val="single" w:sz="4" w:space="0" w:color="D9D9D9"/>
            </w:tcBorders>
            <w:vAlign w:val="center"/>
          </w:tcPr>
          <w:p w14:paraId="001B6AFC"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6E3F640"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626AD1A3" w14:textId="089AD759"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36F94104" w14:textId="4A0044FF"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13401863" w14:textId="77777777" w:rsidR="00F45418" w:rsidRDefault="006F179F" w:rsidP="004E77CF">
            <w:pPr>
              <w:pStyle w:val="1MCBodyText"/>
              <w:jc w:val="center"/>
            </w:pPr>
            <w:r>
              <w:t>8.8%</w:t>
            </w:r>
          </w:p>
        </w:tc>
      </w:tr>
      <w:tr w:rsidR="00996124" w14:paraId="5D4614A4"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63D262F3" w14:textId="77777777" w:rsidR="00F45418" w:rsidRDefault="006F179F" w:rsidP="004E77CF">
            <w:pPr>
              <w:pStyle w:val="1MCBodyText"/>
            </w:pPr>
            <w:r>
              <w:rPr>
                <w:snapToGrid w:val="0"/>
              </w:rPr>
              <w:t>Business Personal Property</w:t>
            </w:r>
          </w:p>
        </w:tc>
        <w:tc>
          <w:tcPr>
            <w:tcW w:w="708" w:type="pct"/>
            <w:tcBorders>
              <w:top w:val="single" w:sz="4" w:space="0" w:color="D9D9D9"/>
              <w:left w:val="single" w:sz="4" w:space="0" w:color="D9D9D9"/>
              <w:bottom w:val="single" w:sz="4" w:space="0" w:color="D9D9D9"/>
              <w:right w:val="single" w:sz="4" w:space="0" w:color="D9D9D9"/>
            </w:tcBorders>
            <w:vAlign w:val="center"/>
          </w:tcPr>
          <w:p w14:paraId="192AFAF7" w14:textId="057B418B" w:rsidR="00F45418" w:rsidRDefault="00B10316" w:rsidP="009D15B3">
            <w:pPr>
              <w:pStyle w:val="1MCBodyText"/>
              <w:tabs>
                <w:tab w:val="right" w:pos="1020"/>
              </w:tabs>
              <w:jc w:val="right"/>
            </w:pPr>
            <w:r>
              <w:rPr>
                <w:noProof/>
                <w:snapToGrid w:val="0"/>
              </w:rPr>
              <w:t>$ 13,510</w:t>
            </w:r>
          </w:p>
        </w:tc>
        <w:tc>
          <w:tcPr>
            <w:tcW w:w="373" w:type="pct"/>
            <w:tcBorders>
              <w:top w:val="single" w:sz="4" w:space="0" w:color="D9D9D9"/>
              <w:left w:val="single" w:sz="4" w:space="0" w:color="D9D9D9"/>
              <w:bottom w:val="single" w:sz="4" w:space="0" w:color="D9D9D9"/>
              <w:right w:val="single" w:sz="4" w:space="0" w:color="D9D9D9"/>
            </w:tcBorders>
            <w:vAlign w:val="center"/>
          </w:tcPr>
          <w:p w14:paraId="20EAA4C8"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64C05855"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4209A040" w14:textId="76670DE4"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06559C42" w14:textId="2D748444" w:rsidR="00F45418" w:rsidRDefault="00AA72C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1D583DC3" w14:textId="77777777" w:rsidR="00F45418" w:rsidRDefault="006F179F" w:rsidP="004E77CF">
            <w:pPr>
              <w:pStyle w:val="1MCBodyText"/>
              <w:jc w:val="center"/>
            </w:pPr>
            <w:r>
              <w:t>6.4%</w:t>
            </w:r>
          </w:p>
        </w:tc>
      </w:tr>
    </w:tbl>
    <w:p w14:paraId="6492B742"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29471C5C" w14:textId="77777777" w:rsidTr="000F5104">
        <w:trPr>
          <w:jc w:val="center"/>
        </w:trPr>
        <w:tc>
          <w:tcPr>
            <w:tcW w:w="5000" w:type="pct"/>
            <w:gridSpan w:val="7"/>
            <w:tcBorders>
              <w:bottom w:val="single" w:sz="4" w:space="0" w:color="D9D9D9"/>
            </w:tcBorders>
            <w:hideMark/>
          </w:tcPr>
          <w:p w14:paraId="6B8D5D74" w14:textId="7FED6B1B" w:rsidR="00F45418" w:rsidRPr="008C6DE1" w:rsidRDefault="00B10316" w:rsidP="00BC790F">
            <w:pPr>
              <w:pStyle w:val="1MCBodyText"/>
              <w:ind w:left="-104"/>
              <w:rPr>
                <w:b/>
                <w:snapToGrid w:val="0"/>
              </w:rPr>
            </w:pPr>
            <w:r>
              <w:rPr>
                <w:noProof/>
                <w:snapToGrid w:val="0"/>
              </w:rPr>
              <w:lastRenderedPageBreak/>
              <w:t xml:space="preserve">Location 43, </w:t>
            </w:r>
            <w:r>
              <w:rPr>
                <w:bCs/>
                <w:noProof/>
                <w:snapToGrid w:val="0"/>
              </w:rPr>
              <w:t>Building</w:t>
            </w:r>
            <w:r>
              <w:rPr>
                <w:noProof/>
                <w:snapToGrid w:val="0"/>
              </w:rPr>
              <w:t xml:space="preserve"> 1</w:t>
            </w:r>
            <w:r w:rsidR="006F179F">
              <w:rPr>
                <w:bCs/>
                <w:snapToGrid w:val="0"/>
              </w:rPr>
              <w:t xml:space="preserve"> - </w:t>
            </w:r>
            <w:r>
              <w:rPr>
                <w:b/>
                <w:noProof/>
                <w:snapToGrid w:val="0"/>
              </w:rPr>
              <w:t>1620 S</w:t>
            </w:r>
            <w:r w:rsidR="0059390B">
              <w:rPr>
                <w:b/>
                <w:noProof/>
                <w:snapToGrid w:val="0"/>
              </w:rPr>
              <w:t>.</w:t>
            </w:r>
            <w:r>
              <w:rPr>
                <w:b/>
                <w:noProof/>
                <w:snapToGrid w:val="0"/>
              </w:rPr>
              <w:t xml:space="preserve"> Golf Glen</w:t>
            </w:r>
          </w:p>
        </w:tc>
      </w:tr>
      <w:tr w:rsidR="00996124" w14:paraId="6C736C1F" w14:textId="77777777" w:rsidTr="00F353B5">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817BA9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15DB2B5"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729D95A7"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228327F3"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49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CA0478F"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7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BE5E7DB"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4"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4DFC8B28"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996124" w14:paraId="6730CC62"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307E55D" w14:textId="77777777" w:rsidR="00F45418" w:rsidRDefault="006F179F" w:rsidP="004E77CF">
            <w:pPr>
              <w:pStyle w:val="1MCBodyText"/>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00F6DD42" w14:textId="5BDCEA11" w:rsidR="00F45418" w:rsidRDefault="00B10316" w:rsidP="009D15B3">
            <w:pPr>
              <w:pStyle w:val="1MCBodyText"/>
              <w:tabs>
                <w:tab w:val="right" w:pos="1020"/>
              </w:tabs>
              <w:jc w:val="right"/>
            </w:pPr>
            <w:r>
              <w:rPr>
                <w:noProof/>
                <w:snapToGrid w:val="0"/>
              </w:rPr>
              <w:t>$ 134,000</w:t>
            </w:r>
          </w:p>
        </w:tc>
        <w:tc>
          <w:tcPr>
            <w:tcW w:w="373" w:type="pct"/>
            <w:tcBorders>
              <w:top w:val="single" w:sz="4" w:space="0" w:color="D9D9D9"/>
              <w:left w:val="single" w:sz="4" w:space="0" w:color="D9D9D9"/>
              <w:bottom w:val="single" w:sz="4" w:space="0" w:color="D9D9D9"/>
              <w:right w:val="single" w:sz="4" w:space="0" w:color="D9D9D9"/>
            </w:tcBorders>
            <w:vAlign w:val="center"/>
          </w:tcPr>
          <w:p w14:paraId="1992D07F"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30554F5C"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53D25CBE" w14:textId="5AF3AB8A"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483CBED3" w14:textId="5405EF9C" w:rsidR="00F45418" w:rsidRDefault="00B1031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5D71860F" w14:textId="77777777" w:rsidR="00F45418" w:rsidRDefault="006F179F" w:rsidP="004E77CF">
            <w:pPr>
              <w:pStyle w:val="1MCBodyText"/>
              <w:jc w:val="center"/>
            </w:pPr>
            <w:r>
              <w:t>8.8%</w:t>
            </w:r>
          </w:p>
        </w:tc>
      </w:tr>
      <w:tr w:rsidR="00996124" w14:paraId="33459438" w14:textId="77777777" w:rsidTr="00F353B5">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561DAAC2" w14:textId="77777777" w:rsidR="00F45418" w:rsidRDefault="006F179F" w:rsidP="004E77CF">
            <w:pPr>
              <w:pStyle w:val="1MCBodyText"/>
            </w:pPr>
            <w:r>
              <w:rPr>
                <w:snapToGrid w:val="0"/>
              </w:rPr>
              <w:t>Business Personal Property</w:t>
            </w:r>
          </w:p>
        </w:tc>
        <w:tc>
          <w:tcPr>
            <w:tcW w:w="708" w:type="pct"/>
            <w:tcBorders>
              <w:top w:val="single" w:sz="4" w:space="0" w:color="D9D9D9"/>
              <w:left w:val="single" w:sz="4" w:space="0" w:color="D9D9D9"/>
              <w:bottom w:val="single" w:sz="4" w:space="0" w:color="D9D9D9"/>
              <w:right w:val="single" w:sz="4" w:space="0" w:color="D9D9D9"/>
            </w:tcBorders>
            <w:vAlign w:val="center"/>
          </w:tcPr>
          <w:p w14:paraId="4B2CC88A" w14:textId="14D48826" w:rsidR="00F45418" w:rsidRDefault="00B10316" w:rsidP="009D15B3">
            <w:pPr>
              <w:pStyle w:val="1MCBodyText"/>
              <w:tabs>
                <w:tab w:val="right" w:pos="1020"/>
              </w:tabs>
              <w:jc w:val="right"/>
            </w:pPr>
            <w:r>
              <w:rPr>
                <w:noProof/>
                <w:snapToGrid w:val="0"/>
              </w:rPr>
              <w:t>$ 10,270</w:t>
            </w:r>
          </w:p>
        </w:tc>
        <w:tc>
          <w:tcPr>
            <w:tcW w:w="373" w:type="pct"/>
            <w:tcBorders>
              <w:top w:val="single" w:sz="4" w:space="0" w:color="D9D9D9"/>
              <w:left w:val="single" w:sz="4" w:space="0" w:color="D9D9D9"/>
              <w:bottom w:val="single" w:sz="4" w:space="0" w:color="D9D9D9"/>
              <w:right w:val="single" w:sz="4" w:space="0" w:color="D9D9D9"/>
            </w:tcBorders>
            <w:vAlign w:val="center"/>
          </w:tcPr>
          <w:p w14:paraId="10163DD6" w14:textId="77777777" w:rsidR="00F45418" w:rsidRDefault="006F179F" w:rsidP="004E77CF">
            <w:pPr>
              <w:pStyle w:val="1MCBodyText"/>
              <w:jc w:val="center"/>
            </w:pPr>
            <w:r>
              <w:rPr>
                <w:snapToGrid w:val="0"/>
              </w:rPr>
              <w:t>90%</w:t>
            </w:r>
          </w:p>
        </w:tc>
        <w:tc>
          <w:tcPr>
            <w:tcW w:w="873" w:type="pct"/>
            <w:tcBorders>
              <w:top w:val="single" w:sz="4" w:space="0" w:color="D9D9D9"/>
              <w:left w:val="single" w:sz="4" w:space="0" w:color="D9D9D9"/>
              <w:bottom w:val="single" w:sz="4" w:space="0" w:color="D9D9D9"/>
              <w:right w:val="single" w:sz="4" w:space="0" w:color="D9D9D9"/>
            </w:tcBorders>
            <w:vAlign w:val="center"/>
          </w:tcPr>
          <w:p w14:paraId="404EFD34"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31549227" w14:textId="399A9E54"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477A8FA" w14:textId="574EB249" w:rsidR="00F45418" w:rsidRDefault="00AA72C6" w:rsidP="004E77CF">
            <w:pPr>
              <w:pStyle w:val="1MCBodyText"/>
              <w:jc w:val="center"/>
            </w:pPr>
            <w:r>
              <w:rPr>
                <w:noProof/>
              </w:rPr>
              <w:t>Yes</w:t>
            </w:r>
          </w:p>
        </w:tc>
        <w:tc>
          <w:tcPr>
            <w:tcW w:w="433" w:type="pct"/>
            <w:tcBorders>
              <w:top w:val="single" w:sz="4" w:space="0" w:color="D9D9D9"/>
              <w:left w:val="single" w:sz="4" w:space="0" w:color="D9D9D9"/>
              <w:bottom w:val="single" w:sz="4" w:space="0" w:color="D9D9D9"/>
              <w:right w:val="single" w:sz="4" w:space="0" w:color="D9D9D9"/>
            </w:tcBorders>
            <w:vAlign w:val="center"/>
          </w:tcPr>
          <w:p w14:paraId="4D9A4B3F" w14:textId="77777777" w:rsidR="00F45418" w:rsidRDefault="006F179F" w:rsidP="004E77CF">
            <w:pPr>
              <w:pStyle w:val="1MCBodyText"/>
              <w:jc w:val="center"/>
            </w:pPr>
            <w:r>
              <w:t>6.4%</w:t>
            </w:r>
          </w:p>
        </w:tc>
      </w:tr>
    </w:tbl>
    <w:p w14:paraId="0F53E424" w14:textId="77777777" w:rsidR="00F45418" w:rsidRDefault="00F45418" w:rsidP="005C60F4">
      <w:pPr>
        <w:pStyle w:val="1MCBodyText"/>
        <w:rPr>
          <w:snapToGrid w:val="0"/>
        </w:rPr>
      </w:pPr>
    </w:p>
    <w:tbl>
      <w:tblPr>
        <w:tblW w:w="10800" w:type="dxa"/>
        <w:jc w:val="center"/>
        <w:tblLayout w:type="fixed"/>
        <w:tblLook w:val="04A0" w:firstRow="1" w:lastRow="0" w:firstColumn="1" w:lastColumn="0" w:noHBand="0" w:noVBand="1"/>
      </w:tblPr>
      <w:tblGrid>
        <w:gridCol w:w="3743"/>
        <w:gridCol w:w="1529"/>
        <w:gridCol w:w="806"/>
        <w:gridCol w:w="1888"/>
        <w:gridCol w:w="1080"/>
        <w:gridCol w:w="821"/>
        <w:gridCol w:w="933"/>
      </w:tblGrid>
      <w:tr w:rsidR="00855D1A" w:rsidRPr="008C6DE1" w14:paraId="342C189F" w14:textId="77777777" w:rsidTr="000F5104">
        <w:trPr>
          <w:jc w:val="center"/>
        </w:trPr>
        <w:tc>
          <w:tcPr>
            <w:tcW w:w="5000" w:type="pct"/>
            <w:gridSpan w:val="7"/>
            <w:tcBorders>
              <w:bottom w:val="single" w:sz="4" w:space="0" w:color="D9D9D9"/>
            </w:tcBorders>
            <w:hideMark/>
          </w:tcPr>
          <w:p w14:paraId="2063EA9C" w14:textId="0612A7FB" w:rsidR="00F45418" w:rsidRPr="008C6DE1" w:rsidRDefault="00B10316" w:rsidP="00BC790F">
            <w:pPr>
              <w:pStyle w:val="1MCBodyText"/>
              <w:ind w:left="-104"/>
              <w:rPr>
                <w:b/>
                <w:snapToGrid w:val="0"/>
              </w:rPr>
            </w:pPr>
            <w:r>
              <w:rPr>
                <w:noProof/>
                <w:snapToGrid w:val="0"/>
              </w:rPr>
              <w:t xml:space="preserve">Location 44, </w:t>
            </w:r>
            <w:r>
              <w:rPr>
                <w:bCs/>
                <w:noProof/>
                <w:snapToGrid w:val="0"/>
              </w:rPr>
              <w:t>Building</w:t>
            </w:r>
            <w:r>
              <w:rPr>
                <w:noProof/>
                <w:snapToGrid w:val="0"/>
              </w:rPr>
              <w:t xml:space="preserve"> 1</w:t>
            </w:r>
            <w:r w:rsidR="006F179F">
              <w:rPr>
                <w:bCs/>
                <w:snapToGrid w:val="0"/>
              </w:rPr>
              <w:t xml:space="preserve"> - </w:t>
            </w:r>
            <w:r>
              <w:rPr>
                <w:b/>
                <w:noProof/>
                <w:snapToGrid w:val="0"/>
              </w:rPr>
              <w:t>5967 N</w:t>
            </w:r>
            <w:r w:rsidR="0059390B">
              <w:rPr>
                <w:b/>
                <w:noProof/>
                <w:snapToGrid w:val="0"/>
              </w:rPr>
              <w:t>.</w:t>
            </w:r>
            <w:r>
              <w:rPr>
                <w:b/>
                <w:noProof/>
                <w:snapToGrid w:val="0"/>
              </w:rPr>
              <w:t xml:space="preserve"> Sherman Ave</w:t>
            </w:r>
            <w:r w:rsidR="0059390B">
              <w:rPr>
                <w:b/>
                <w:noProof/>
                <w:snapToGrid w:val="0"/>
              </w:rPr>
              <w:t>.</w:t>
            </w:r>
          </w:p>
        </w:tc>
      </w:tr>
      <w:tr w:rsidR="00996124" w14:paraId="61A461A6" w14:textId="77777777" w:rsidTr="0059390B">
        <w:trPr>
          <w:trHeight w:val="432"/>
          <w:tblHeader/>
          <w:jc w:val="center"/>
        </w:trPr>
        <w:tc>
          <w:tcPr>
            <w:tcW w:w="1733" w:type="pct"/>
            <w:tcBorders>
              <w:top w:val="nil"/>
              <w:left w:val="nil"/>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AB95D3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Subject of Insurance</w:t>
            </w:r>
          </w:p>
        </w:tc>
        <w:tc>
          <w:tcPr>
            <w:tcW w:w="70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5439A51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Amount</w:t>
            </w:r>
          </w:p>
        </w:tc>
        <w:tc>
          <w:tcPr>
            <w:tcW w:w="37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427FB109" w14:textId="77777777" w:rsidR="00F45418" w:rsidRPr="00996124" w:rsidRDefault="006F179F" w:rsidP="000F5104">
            <w:pPr>
              <w:pStyle w:val="1MCBodyText"/>
              <w:rPr>
                <w:sz w:val="20"/>
                <w:szCs w:val="18"/>
              </w:rPr>
            </w:pPr>
            <w:r>
              <w:rPr>
                <w:rFonts w:asciiTheme="minorHAnsi" w:hAnsiTheme="minorHAnsi"/>
                <w:b/>
                <w:color w:val="FFFFFF" w:themeColor="background1"/>
                <w:sz w:val="20"/>
                <w:szCs w:val="18"/>
              </w:rPr>
              <w:t>*</w:t>
            </w:r>
            <w:r w:rsidRPr="00996124">
              <w:rPr>
                <w:rFonts w:asciiTheme="minorHAnsi" w:hAnsiTheme="minorHAnsi"/>
                <w:b/>
                <w:color w:val="FFFFFF" w:themeColor="background1"/>
                <w:sz w:val="20"/>
                <w:szCs w:val="18"/>
              </w:rPr>
              <w:t>Coin</w:t>
            </w:r>
            <w:r>
              <w:rPr>
                <w:rFonts w:asciiTheme="minorHAnsi" w:hAnsiTheme="minorHAnsi"/>
                <w:b/>
                <w:color w:val="FFFFFF" w:themeColor="background1"/>
                <w:sz w:val="20"/>
                <w:szCs w:val="18"/>
              </w:rPr>
              <w:t>s.</w:t>
            </w:r>
          </w:p>
        </w:tc>
        <w:tc>
          <w:tcPr>
            <w:tcW w:w="87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7B770E6"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Valuation</w:t>
            </w:r>
          </w:p>
        </w:tc>
        <w:tc>
          <w:tcPr>
            <w:tcW w:w="500"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1372FE1A"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Ded</w:t>
            </w:r>
            <w:r>
              <w:rPr>
                <w:rFonts w:asciiTheme="minorHAnsi" w:hAnsiTheme="minorHAnsi"/>
                <w:b/>
                <w:color w:val="FFFFFF" w:themeColor="background1"/>
                <w:sz w:val="20"/>
                <w:szCs w:val="18"/>
              </w:rPr>
              <w:t>uctible</w:t>
            </w:r>
          </w:p>
        </w:tc>
        <w:tc>
          <w:tcPr>
            <w:tcW w:w="380"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86" w:type="dxa"/>
              <w:bottom w:w="0" w:type="dxa"/>
              <w:right w:w="86" w:type="dxa"/>
            </w:tcMar>
            <w:vAlign w:val="center"/>
            <w:hideMark/>
          </w:tcPr>
          <w:p w14:paraId="3D8AD70E"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Agreed Value</w:t>
            </w:r>
          </w:p>
        </w:tc>
        <w:tc>
          <w:tcPr>
            <w:tcW w:w="432" w:type="pct"/>
            <w:tcBorders>
              <w:top w:val="nil"/>
              <w:left w:val="single" w:sz="4" w:space="0" w:color="BFBFBF" w:themeColor="background1" w:themeShade="BF"/>
              <w:bottom w:val="nil"/>
              <w:right w:val="nil"/>
            </w:tcBorders>
            <w:shd w:val="clear" w:color="auto" w:fill="31353E"/>
            <w:tcMar>
              <w:top w:w="0" w:type="dxa"/>
              <w:left w:w="86" w:type="dxa"/>
              <w:bottom w:w="0" w:type="dxa"/>
              <w:right w:w="86" w:type="dxa"/>
            </w:tcMar>
            <w:vAlign w:val="center"/>
            <w:hideMark/>
          </w:tcPr>
          <w:p w14:paraId="126902FD" w14:textId="77777777" w:rsidR="00F45418" w:rsidRPr="00996124" w:rsidRDefault="006F179F" w:rsidP="000F5104">
            <w:pPr>
              <w:pStyle w:val="1MCBodyText"/>
              <w:rPr>
                <w:sz w:val="20"/>
                <w:szCs w:val="18"/>
              </w:rPr>
            </w:pPr>
            <w:r w:rsidRPr="00996124">
              <w:rPr>
                <w:rFonts w:asciiTheme="minorHAnsi" w:hAnsiTheme="minorHAnsi"/>
                <w:b/>
                <w:color w:val="FFFFFF" w:themeColor="background1"/>
                <w:sz w:val="20"/>
                <w:szCs w:val="18"/>
              </w:rPr>
              <w:t>Inflation Guard</w:t>
            </w:r>
          </w:p>
        </w:tc>
      </w:tr>
      <w:tr w:rsidR="0059390B" w14:paraId="3BB44D25" w14:textId="77777777" w:rsidTr="0059390B">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2112FB9D" w14:textId="0B29FE3C" w:rsidR="0059390B" w:rsidRDefault="0059390B" w:rsidP="004E77CF">
            <w:pPr>
              <w:pStyle w:val="1MCBodyText"/>
              <w:rPr>
                <w:snapToGrid w:val="0"/>
              </w:rPr>
            </w:pPr>
            <w:r>
              <w:rPr>
                <w:snapToGrid w:val="0"/>
              </w:rPr>
              <w:t>Building</w:t>
            </w:r>
          </w:p>
        </w:tc>
        <w:tc>
          <w:tcPr>
            <w:tcW w:w="708" w:type="pct"/>
            <w:tcBorders>
              <w:top w:val="single" w:sz="4" w:space="0" w:color="D9D9D9"/>
              <w:left w:val="single" w:sz="4" w:space="0" w:color="D9D9D9"/>
              <w:bottom w:val="single" w:sz="4" w:space="0" w:color="D9D9D9"/>
              <w:right w:val="single" w:sz="4" w:space="0" w:color="D9D9D9"/>
            </w:tcBorders>
            <w:vAlign w:val="center"/>
          </w:tcPr>
          <w:p w14:paraId="704B6CF4" w14:textId="7EC9A993" w:rsidR="0059390B" w:rsidRDefault="0059390B" w:rsidP="009D15B3">
            <w:pPr>
              <w:pStyle w:val="1MCBodyText"/>
              <w:tabs>
                <w:tab w:val="right" w:pos="1020"/>
              </w:tabs>
              <w:jc w:val="right"/>
              <w:rPr>
                <w:noProof/>
                <w:snapToGrid w:val="0"/>
              </w:rPr>
            </w:pPr>
            <w:r>
              <w:rPr>
                <w:noProof/>
                <w:snapToGrid w:val="0"/>
              </w:rPr>
              <w:t>$ 355,800</w:t>
            </w:r>
          </w:p>
        </w:tc>
        <w:tc>
          <w:tcPr>
            <w:tcW w:w="373" w:type="pct"/>
            <w:tcBorders>
              <w:top w:val="single" w:sz="4" w:space="0" w:color="D9D9D9"/>
              <w:left w:val="single" w:sz="4" w:space="0" w:color="D9D9D9"/>
              <w:bottom w:val="single" w:sz="4" w:space="0" w:color="D9D9D9"/>
              <w:right w:val="single" w:sz="4" w:space="0" w:color="D9D9D9"/>
            </w:tcBorders>
            <w:vAlign w:val="center"/>
          </w:tcPr>
          <w:p w14:paraId="189FD251" w14:textId="6A983119" w:rsidR="0059390B" w:rsidRDefault="0059390B" w:rsidP="004E77CF">
            <w:pPr>
              <w:pStyle w:val="1MCBodyText"/>
              <w:jc w:val="center"/>
              <w:rPr>
                <w:snapToGrid w:val="0"/>
              </w:rPr>
            </w:pPr>
            <w:r>
              <w:rPr>
                <w:snapToGrid w:val="0"/>
              </w:rPr>
              <w:t>90%</w:t>
            </w:r>
          </w:p>
        </w:tc>
        <w:tc>
          <w:tcPr>
            <w:tcW w:w="874" w:type="pct"/>
            <w:tcBorders>
              <w:top w:val="single" w:sz="4" w:space="0" w:color="D9D9D9"/>
              <w:left w:val="single" w:sz="4" w:space="0" w:color="D9D9D9"/>
              <w:bottom w:val="single" w:sz="4" w:space="0" w:color="D9D9D9"/>
              <w:right w:val="single" w:sz="4" w:space="0" w:color="D9D9D9"/>
            </w:tcBorders>
            <w:vAlign w:val="center"/>
          </w:tcPr>
          <w:p w14:paraId="465422B3" w14:textId="39B18FFB" w:rsidR="0059390B" w:rsidRDefault="0059390B"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24C40C7D" w14:textId="2AD0D371" w:rsidR="0059390B" w:rsidRDefault="0059390B" w:rsidP="009D15B3">
            <w:pPr>
              <w:pStyle w:val="1MCBodyText"/>
              <w:tabs>
                <w:tab w:val="right" w:pos="1020"/>
              </w:tabs>
              <w:jc w:val="right"/>
              <w:rPr>
                <w:noProof/>
                <w:snapToGrid w:val="0"/>
              </w:rPr>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101FDAA0" w14:textId="2E686367" w:rsidR="0059390B" w:rsidRDefault="00AA72C6" w:rsidP="004E77CF">
            <w:pPr>
              <w:pStyle w:val="1MCBodyText"/>
              <w:jc w:val="center"/>
              <w:rPr>
                <w:noProof/>
              </w:rPr>
            </w:pPr>
            <w:r>
              <w:rPr>
                <w:noProof/>
              </w:rPr>
              <w:t>Yes</w:t>
            </w:r>
          </w:p>
        </w:tc>
        <w:tc>
          <w:tcPr>
            <w:tcW w:w="432" w:type="pct"/>
            <w:tcBorders>
              <w:top w:val="single" w:sz="4" w:space="0" w:color="D9D9D9"/>
              <w:left w:val="single" w:sz="4" w:space="0" w:color="D9D9D9"/>
              <w:bottom w:val="single" w:sz="4" w:space="0" w:color="D9D9D9"/>
              <w:right w:val="single" w:sz="4" w:space="0" w:color="D9D9D9"/>
            </w:tcBorders>
            <w:vAlign w:val="center"/>
          </w:tcPr>
          <w:p w14:paraId="3112DCFB" w14:textId="20F235AE" w:rsidR="0059390B" w:rsidRDefault="0059390B" w:rsidP="004E77CF">
            <w:pPr>
              <w:pStyle w:val="1MCBodyText"/>
              <w:jc w:val="center"/>
            </w:pPr>
            <w:r>
              <w:t>8.8%</w:t>
            </w:r>
          </w:p>
        </w:tc>
      </w:tr>
      <w:tr w:rsidR="00996124" w14:paraId="7FB0992B" w14:textId="77777777" w:rsidTr="0059390B">
        <w:trPr>
          <w:trHeight w:val="360"/>
          <w:jc w:val="center"/>
        </w:trPr>
        <w:tc>
          <w:tcPr>
            <w:tcW w:w="1733" w:type="pct"/>
            <w:tcBorders>
              <w:top w:val="single" w:sz="4" w:space="0" w:color="D9D9D9"/>
              <w:left w:val="single" w:sz="4" w:space="0" w:color="D9D9D9"/>
              <w:bottom w:val="single" w:sz="4" w:space="0" w:color="D9D9D9"/>
              <w:right w:val="single" w:sz="4" w:space="0" w:color="D9D9D9"/>
            </w:tcBorders>
            <w:vAlign w:val="center"/>
          </w:tcPr>
          <w:p w14:paraId="7A4310EA" w14:textId="77777777" w:rsidR="00F45418" w:rsidRDefault="006F179F" w:rsidP="004E77CF">
            <w:pPr>
              <w:pStyle w:val="1MCBodyText"/>
            </w:pPr>
            <w:r>
              <w:rPr>
                <w:snapToGrid w:val="0"/>
              </w:rPr>
              <w:t>Business Personal Property</w:t>
            </w:r>
          </w:p>
        </w:tc>
        <w:tc>
          <w:tcPr>
            <w:tcW w:w="708" w:type="pct"/>
            <w:tcBorders>
              <w:top w:val="single" w:sz="4" w:space="0" w:color="D9D9D9"/>
              <w:left w:val="single" w:sz="4" w:space="0" w:color="D9D9D9"/>
              <w:bottom w:val="single" w:sz="4" w:space="0" w:color="D9D9D9"/>
              <w:right w:val="single" w:sz="4" w:space="0" w:color="D9D9D9"/>
            </w:tcBorders>
            <w:vAlign w:val="center"/>
          </w:tcPr>
          <w:p w14:paraId="79ECEB9F" w14:textId="54766268" w:rsidR="00F45418" w:rsidRDefault="00B10316" w:rsidP="009D15B3">
            <w:pPr>
              <w:pStyle w:val="1MCBodyText"/>
              <w:tabs>
                <w:tab w:val="right" w:pos="1020"/>
              </w:tabs>
              <w:jc w:val="right"/>
            </w:pPr>
            <w:r>
              <w:rPr>
                <w:noProof/>
                <w:snapToGrid w:val="0"/>
              </w:rPr>
              <w:t>$ 54,050</w:t>
            </w:r>
          </w:p>
        </w:tc>
        <w:tc>
          <w:tcPr>
            <w:tcW w:w="373" w:type="pct"/>
            <w:tcBorders>
              <w:top w:val="single" w:sz="4" w:space="0" w:color="D9D9D9"/>
              <w:left w:val="single" w:sz="4" w:space="0" w:color="D9D9D9"/>
              <w:bottom w:val="single" w:sz="4" w:space="0" w:color="D9D9D9"/>
              <w:right w:val="single" w:sz="4" w:space="0" w:color="D9D9D9"/>
            </w:tcBorders>
            <w:vAlign w:val="center"/>
          </w:tcPr>
          <w:p w14:paraId="11183477" w14:textId="77777777" w:rsidR="00F45418" w:rsidRDefault="006F179F" w:rsidP="004E77CF">
            <w:pPr>
              <w:pStyle w:val="1MCBodyText"/>
              <w:jc w:val="center"/>
            </w:pPr>
            <w:r>
              <w:rPr>
                <w:snapToGrid w:val="0"/>
              </w:rPr>
              <w:t>90%</w:t>
            </w:r>
          </w:p>
        </w:tc>
        <w:tc>
          <w:tcPr>
            <w:tcW w:w="874" w:type="pct"/>
            <w:tcBorders>
              <w:top w:val="single" w:sz="4" w:space="0" w:color="D9D9D9"/>
              <w:left w:val="single" w:sz="4" w:space="0" w:color="D9D9D9"/>
              <w:bottom w:val="single" w:sz="4" w:space="0" w:color="D9D9D9"/>
              <w:right w:val="single" w:sz="4" w:space="0" w:color="D9D9D9"/>
            </w:tcBorders>
            <w:vAlign w:val="center"/>
          </w:tcPr>
          <w:p w14:paraId="68A17CE3" w14:textId="77777777" w:rsidR="00F45418" w:rsidRDefault="006F179F" w:rsidP="00F92097">
            <w:pPr>
              <w:pStyle w:val="1MCBodyText"/>
            </w:pPr>
            <w:r>
              <w:t>Replacement Cost</w:t>
            </w:r>
          </w:p>
        </w:tc>
        <w:tc>
          <w:tcPr>
            <w:tcW w:w="500" w:type="pct"/>
            <w:tcBorders>
              <w:top w:val="single" w:sz="4" w:space="0" w:color="D9D9D9"/>
              <w:left w:val="single" w:sz="4" w:space="0" w:color="D9D9D9"/>
              <w:bottom w:val="single" w:sz="4" w:space="0" w:color="D9D9D9"/>
              <w:right w:val="single" w:sz="4" w:space="0" w:color="D9D9D9"/>
            </w:tcBorders>
            <w:vAlign w:val="center"/>
          </w:tcPr>
          <w:p w14:paraId="1641117F" w14:textId="4E57C3B6" w:rsidR="00F45418" w:rsidRDefault="00B10316" w:rsidP="009D15B3">
            <w:pPr>
              <w:pStyle w:val="1MCBodyText"/>
              <w:tabs>
                <w:tab w:val="right" w:pos="1020"/>
              </w:tabs>
              <w:jc w:val="right"/>
            </w:pPr>
            <w:r>
              <w:rPr>
                <w:noProof/>
                <w:snapToGrid w:val="0"/>
              </w:rPr>
              <w:t>$ 25,000</w:t>
            </w:r>
          </w:p>
        </w:tc>
        <w:tc>
          <w:tcPr>
            <w:tcW w:w="380" w:type="pct"/>
            <w:tcBorders>
              <w:top w:val="single" w:sz="4" w:space="0" w:color="D9D9D9"/>
              <w:left w:val="single" w:sz="4" w:space="0" w:color="D9D9D9"/>
              <w:bottom w:val="single" w:sz="4" w:space="0" w:color="D9D9D9"/>
              <w:right w:val="single" w:sz="4" w:space="0" w:color="D9D9D9"/>
            </w:tcBorders>
            <w:vAlign w:val="center"/>
          </w:tcPr>
          <w:p w14:paraId="5948E05E" w14:textId="520C1590" w:rsidR="00F45418" w:rsidRDefault="00AA72C6" w:rsidP="004E77CF">
            <w:pPr>
              <w:pStyle w:val="1MCBodyText"/>
              <w:jc w:val="center"/>
            </w:pPr>
            <w:r>
              <w:rPr>
                <w:noProof/>
              </w:rPr>
              <w:t>Yes</w:t>
            </w:r>
          </w:p>
        </w:tc>
        <w:tc>
          <w:tcPr>
            <w:tcW w:w="432" w:type="pct"/>
            <w:tcBorders>
              <w:top w:val="single" w:sz="4" w:space="0" w:color="D9D9D9"/>
              <w:left w:val="single" w:sz="4" w:space="0" w:color="D9D9D9"/>
              <w:bottom w:val="single" w:sz="4" w:space="0" w:color="D9D9D9"/>
              <w:right w:val="single" w:sz="4" w:space="0" w:color="D9D9D9"/>
            </w:tcBorders>
            <w:vAlign w:val="center"/>
          </w:tcPr>
          <w:p w14:paraId="5BD46EEE" w14:textId="77777777" w:rsidR="00F45418" w:rsidRDefault="006F179F" w:rsidP="004E77CF">
            <w:pPr>
              <w:pStyle w:val="1MCBodyText"/>
              <w:jc w:val="center"/>
            </w:pPr>
            <w:r>
              <w:t>6.4%</w:t>
            </w:r>
          </w:p>
        </w:tc>
      </w:tr>
    </w:tbl>
    <w:p w14:paraId="4274095C" w14:textId="77777777" w:rsidR="00F45418" w:rsidRDefault="00F45418" w:rsidP="005C60F4">
      <w:pPr>
        <w:pStyle w:val="1MCBodyText"/>
        <w:rPr>
          <w:snapToGrid w:val="0"/>
        </w:rPr>
      </w:pPr>
    </w:p>
    <w:p w14:paraId="176E89C5" w14:textId="77777777" w:rsidR="00F45418" w:rsidRDefault="006F179F" w:rsidP="00BC790F">
      <w:pPr>
        <w:pStyle w:val="1MCBodyText"/>
        <w:rPr>
          <w:b/>
          <w:bCs/>
        </w:rPr>
      </w:pPr>
      <w:r w:rsidRPr="00F92097">
        <w:rPr>
          <w:b/>
          <w:bCs/>
        </w:rPr>
        <w:t>*Coins. | Coinsurance</w:t>
      </w:r>
    </w:p>
    <w:p w14:paraId="6C66C25F" w14:textId="02B20509" w:rsidR="00F45418" w:rsidRDefault="00F45418" w:rsidP="00A7095E">
      <w:pPr>
        <w:pStyle w:val="1MCBodyText"/>
      </w:pPr>
    </w:p>
    <w:p w14:paraId="1EC4F016" w14:textId="6D71E14E" w:rsidR="00F45418" w:rsidRPr="0059532C" w:rsidRDefault="006F179F" w:rsidP="00DA7E6F">
      <w:pPr>
        <w:pStyle w:val="2020SubHeader"/>
        <w:rPr>
          <w:highlight w:val="green"/>
        </w:rPr>
      </w:pPr>
      <w:r w:rsidRPr="0059532C">
        <w:t>Additional Interests</w:t>
      </w:r>
    </w:p>
    <w:tbl>
      <w:tblPr>
        <w:tblW w:w="10800" w:type="dxa"/>
        <w:tblLayout w:type="fixed"/>
        <w:tblLook w:val="04A0" w:firstRow="1" w:lastRow="0" w:firstColumn="1" w:lastColumn="0" w:noHBand="0" w:noVBand="1"/>
      </w:tblPr>
      <w:tblGrid>
        <w:gridCol w:w="2391"/>
        <w:gridCol w:w="4203"/>
        <w:gridCol w:w="4206"/>
      </w:tblGrid>
      <w:tr w:rsidR="008D09BE" w14:paraId="2A984940" w14:textId="77777777" w:rsidTr="000F5104">
        <w:trPr>
          <w:trHeight w:val="432"/>
          <w:tblHeader/>
        </w:trPr>
        <w:tc>
          <w:tcPr>
            <w:tcW w:w="1107"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2B2F47B3" w14:textId="63567804" w:rsidR="00F45418" w:rsidRDefault="006F179F" w:rsidP="000F5104">
            <w:pPr>
              <w:pStyle w:val="1MCBodyText"/>
              <w:rPr>
                <w:snapToGrid w:val="0"/>
              </w:rPr>
            </w:pPr>
            <w:r>
              <w:rPr>
                <w:rFonts w:asciiTheme="minorHAnsi" w:hAnsiTheme="minorHAnsi"/>
                <w:b/>
                <w:snapToGrid w:val="0"/>
                <w:color w:val="FFFFFF" w:themeColor="background1"/>
              </w:rPr>
              <w:t>Applies to Location</w:t>
            </w:r>
          </w:p>
        </w:tc>
        <w:tc>
          <w:tcPr>
            <w:tcW w:w="1946"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39E4C01C" w14:textId="3A01D1F8" w:rsidR="00F45418" w:rsidRDefault="006F179F" w:rsidP="000F5104">
            <w:pPr>
              <w:pStyle w:val="1MCBodyText"/>
              <w:rPr>
                <w:snapToGrid w:val="0"/>
              </w:rPr>
            </w:pPr>
            <w:r>
              <w:rPr>
                <w:rFonts w:asciiTheme="minorHAnsi" w:hAnsiTheme="minorHAnsi"/>
                <w:b/>
                <w:snapToGrid w:val="0"/>
                <w:color w:val="FFFFFF" w:themeColor="background1"/>
              </w:rPr>
              <w:t>Name</w:t>
            </w:r>
          </w:p>
        </w:tc>
        <w:tc>
          <w:tcPr>
            <w:tcW w:w="1947"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tcPr>
          <w:p w14:paraId="4FDE680E" w14:textId="5C09AFE1" w:rsidR="00F45418" w:rsidRDefault="006F179F" w:rsidP="000F5104">
            <w:pPr>
              <w:pStyle w:val="1MCBodyText"/>
              <w:rPr>
                <w:snapToGrid w:val="0"/>
              </w:rPr>
            </w:pPr>
            <w:r>
              <w:rPr>
                <w:rFonts w:asciiTheme="minorHAnsi" w:hAnsiTheme="minorHAnsi"/>
                <w:b/>
                <w:snapToGrid w:val="0"/>
                <w:color w:val="FFFFFF" w:themeColor="background1"/>
              </w:rPr>
              <w:t>Interest</w:t>
            </w:r>
          </w:p>
        </w:tc>
      </w:tr>
      <w:tr w:rsidR="00F31422" w14:paraId="57C627E2" w14:textId="77777777" w:rsidTr="009E785B">
        <w:trPr>
          <w:trHeight w:val="360"/>
        </w:trPr>
        <w:tc>
          <w:tcPr>
            <w:tcW w:w="5000" w:type="pct"/>
            <w:gridSpan w:val="3"/>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649653FF" w14:textId="1E4BF994" w:rsidR="00F45418" w:rsidRPr="00E71E99" w:rsidRDefault="006F179F" w:rsidP="00E71E99">
            <w:pPr>
              <w:pStyle w:val="1MCBodyText"/>
            </w:pPr>
            <w:r>
              <w:t>None on File</w:t>
            </w:r>
          </w:p>
        </w:tc>
      </w:tr>
    </w:tbl>
    <w:p w14:paraId="62D27E01" w14:textId="4C828E8D" w:rsidR="00B10316" w:rsidRDefault="00B10316" w:rsidP="009E785B">
      <w:pPr>
        <w:pStyle w:val="2020SubHeader"/>
        <w:rPr>
          <w:noProof/>
        </w:rPr>
      </w:pPr>
      <w:r>
        <w:rPr>
          <w:noProof/>
        </w:rPr>
        <w:t>Forms &amp; Endorsements</w:t>
      </w:r>
    </w:p>
    <w:tbl>
      <w:tblPr>
        <w:tblW w:w="10800" w:type="dxa"/>
        <w:tblLayout w:type="fixed"/>
        <w:tblLook w:val="04A0" w:firstRow="1" w:lastRow="0" w:firstColumn="1" w:lastColumn="0" w:noHBand="0" w:noVBand="1"/>
      </w:tblPr>
      <w:tblGrid>
        <w:gridCol w:w="6691"/>
        <w:gridCol w:w="2063"/>
        <w:gridCol w:w="2046"/>
      </w:tblGrid>
      <w:tr w:rsidR="00B10316" w14:paraId="396C929C" w14:textId="77777777" w:rsidTr="009E785B">
        <w:trPr>
          <w:trHeight w:val="432"/>
          <w:tblHeader/>
        </w:trPr>
        <w:tc>
          <w:tcPr>
            <w:tcW w:w="3092"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038CA7A" w14:textId="77777777" w:rsidR="00B10316" w:rsidRDefault="00B10316" w:rsidP="009E785B">
            <w:pPr>
              <w:pStyle w:val="1MCBodyText"/>
              <w:rPr>
                <w:noProof/>
                <w:snapToGrid w:val="0"/>
              </w:rPr>
            </w:pPr>
            <w:r>
              <w:rPr>
                <w:rFonts w:asciiTheme="minorHAnsi" w:hAnsiTheme="minorHAnsi"/>
                <w:b/>
                <w:noProof/>
                <w:snapToGrid w:val="0"/>
                <w:color w:val="FFFFFF" w:themeColor="background1"/>
              </w:rPr>
              <w:t>Form | Endorsement Name</w:t>
            </w:r>
          </w:p>
        </w:tc>
        <w:tc>
          <w:tcPr>
            <w:tcW w:w="955"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5DBC7A31" w14:textId="77777777" w:rsidR="00B10316" w:rsidRDefault="00B10316" w:rsidP="009E785B">
            <w:pPr>
              <w:pStyle w:val="1MCBodyText"/>
              <w:rPr>
                <w:noProof/>
                <w:snapToGrid w:val="0"/>
              </w:rPr>
            </w:pPr>
            <w:r>
              <w:rPr>
                <w:rFonts w:asciiTheme="minorHAnsi" w:hAnsiTheme="minorHAnsi"/>
                <w:b/>
                <w:noProof/>
                <w:snapToGrid w:val="0"/>
                <w:color w:val="FFFFFF" w:themeColor="background1"/>
              </w:rPr>
              <w:t>Form Number</w:t>
            </w:r>
          </w:p>
        </w:tc>
        <w:tc>
          <w:tcPr>
            <w:tcW w:w="953"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tcPr>
          <w:p w14:paraId="22A89BC5" w14:textId="77777777" w:rsidR="00B10316" w:rsidRDefault="00B10316" w:rsidP="009E785B">
            <w:pPr>
              <w:pStyle w:val="1MCBodyText"/>
              <w:rPr>
                <w:noProof/>
                <w:snapToGrid w:val="0"/>
              </w:rPr>
            </w:pPr>
            <w:r>
              <w:rPr>
                <w:rFonts w:asciiTheme="minorHAnsi" w:hAnsiTheme="minorHAnsi"/>
                <w:b/>
                <w:noProof/>
                <w:snapToGrid w:val="0"/>
                <w:color w:val="FFFFFF" w:themeColor="background1"/>
              </w:rPr>
              <w:t>Edition Date</w:t>
            </w:r>
          </w:p>
        </w:tc>
      </w:tr>
      <w:tr w:rsidR="00B10316" w14:paraId="62226BB5" w14:textId="77777777" w:rsidTr="009E785B">
        <w:trPr>
          <w:trHeight w:val="360"/>
        </w:trPr>
        <w:tc>
          <w:tcPr>
            <w:tcW w:w="30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5412D70" w14:textId="77777777" w:rsidR="00B10316" w:rsidRDefault="00B10316" w:rsidP="00744ECF">
            <w:pPr>
              <w:pStyle w:val="1MCBodyText"/>
              <w:rPr>
                <w:noProof/>
                <w:snapToGrid w:val="0"/>
              </w:rPr>
            </w:pPr>
            <w:r>
              <w:rPr>
                <w:noProof/>
                <w:snapToGrid w:val="0"/>
              </w:rPr>
              <w:t>Premier Property Plus Extension</w:t>
            </w:r>
          </w:p>
        </w:tc>
        <w:tc>
          <w:tcPr>
            <w:tcW w:w="9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0078CF19" w14:textId="77777777" w:rsidR="00B10316" w:rsidRDefault="00B10316" w:rsidP="00744ECF">
            <w:pPr>
              <w:pStyle w:val="1MCBodyText"/>
              <w:jc w:val="center"/>
              <w:rPr>
                <w:noProof/>
                <w:snapToGrid w:val="0"/>
              </w:rPr>
            </w:pPr>
            <w:r>
              <w:rPr>
                <w:noProof/>
                <w:snapToGrid w:val="0"/>
              </w:rPr>
              <w:t>55198</w:t>
            </w:r>
          </w:p>
        </w:tc>
        <w:tc>
          <w:tcPr>
            <w:tcW w:w="9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5ADA868" w14:textId="77777777" w:rsidR="00B10316" w:rsidRDefault="00B10316" w:rsidP="00744ECF">
            <w:pPr>
              <w:pStyle w:val="1MCBodyText"/>
              <w:jc w:val="center"/>
              <w:rPr>
                <w:noProof/>
                <w:snapToGrid w:val="0"/>
              </w:rPr>
            </w:pPr>
            <w:r>
              <w:rPr>
                <w:noProof/>
                <w:snapToGrid w:val="0"/>
              </w:rPr>
              <w:t>12/1/2010</w:t>
            </w:r>
          </w:p>
        </w:tc>
      </w:tr>
    </w:tbl>
    <w:p w14:paraId="2D34441C" w14:textId="43D73C6A" w:rsidR="00B10316" w:rsidRDefault="00B10316" w:rsidP="00C01651">
      <w:pPr>
        <w:pStyle w:val="2020SubHeader"/>
        <w:rPr>
          <w:noProof/>
        </w:rPr>
      </w:pPr>
      <w:r w:rsidRPr="00C01651">
        <w:rPr>
          <w:noProof/>
        </w:rPr>
        <w:t>Remarks</w:t>
      </w:r>
    </w:p>
    <w:tbl>
      <w:tblPr>
        <w:tblW w:w="10800" w:type="dxa"/>
        <w:tblLayout w:type="fixed"/>
        <w:tblLook w:val="04A0" w:firstRow="1" w:lastRow="0" w:firstColumn="1" w:lastColumn="0" w:noHBand="0" w:noVBand="1"/>
      </w:tblPr>
      <w:tblGrid>
        <w:gridCol w:w="10800"/>
      </w:tblGrid>
      <w:tr w:rsidR="00B10316" w14:paraId="482A25ED" w14:textId="77777777" w:rsidTr="009E785B">
        <w:trPr>
          <w:trHeight w:val="432"/>
          <w:tblHeader/>
        </w:trPr>
        <w:tc>
          <w:tcPr>
            <w:tcW w:w="5000" w:type="pct"/>
            <w:tcBorders>
              <w:top w:val="nil"/>
              <w:left w:val="nil"/>
              <w:bottom w:val="nil"/>
              <w:right w:val="nil"/>
            </w:tcBorders>
            <w:shd w:val="clear" w:color="auto" w:fill="31353E"/>
            <w:tcMar>
              <w:top w:w="0" w:type="dxa"/>
              <w:left w:w="108" w:type="dxa"/>
              <w:bottom w:w="0" w:type="dxa"/>
              <w:right w:w="108" w:type="dxa"/>
            </w:tcMar>
            <w:vAlign w:val="center"/>
            <w:hideMark/>
          </w:tcPr>
          <w:p w14:paraId="4925BF56" w14:textId="77777777" w:rsidR="00B10316" w:rsidRDefault="00B10316" w:rsidP="009E785B">
            <w:pPr>
              <w:pStyle w:val="1MCBodyText"/>
              <w:rPr>
                <w:noProof/>
                <w:snapToGrid w:val="0"/>
              </w:rPr>
            </w:pPr>
            <w:r>
              <w:rPr>
                <w:rFonts w:asciiTheme="minorHAnsi" w:hAnsiTheme="minorHAnsi"/>
                <w:b/>
                <w:noProof/>
                <w:snapToGrid w:val="0"/>
                <w:color w:val="FFFFFF" w:themeColor="background1"/>
              </w:rPr>
              <w:t>Description</w:t>
            </w:r>
          </w:p>
        </w:tc>
      </w:tr>
      <w:tr w:rsidR="00B10316" w14:paraId="0AB681D6" w14:textId="77777777" w:rsidTr="009E785B">
        <w:tblPrEx>
          <w:jc w:val="center"/>
        </w:tblPrEx>
        <w:trPr>
          <w:trHeight w:val="360"/>
          <w:jc w:val="center"/>
        </w:trPr>
        <w:tc>
          <w:tcPr>
            <w:tcW w:w="5000"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3FDCD37" w14:textId="18261C36" w:rsidR="00B10316" w:rsidRDefault="00B10316" w:rsidP="00744ECF">
            <w:pPr>
              <w:pStyle w:val="1MCBodyText"/>
              <w:rPr>
                <w:noProof/>
                <w:snapToGrid w:val="0"/>
              </w:rPr>
            </w:pPr>
            <w:r>
              <w:rPr>
                <w:noProof/>
                <w:snapToGrid w:val="0"/>
              </w:rPr>
              <w:t xml:space="preserve">Wind/Hail Deductible $ 35,000 </w:t>
            </w:r>
          </w:p>
        </w:tc>
      </w:tr>
    </w:tbl>
    <w:p w14:paraId="49125554" w14:textId="07041CF3" w:rsidR="00F45418" w:rsidRDefault="00F45418" w:rsidP="005C60F4">
      <w:pPr>
        <w:pStyle w:val="1MCBodyText"/>
      </w:pPr>
    </w:p>
    <w:p w14:paraId="4A2DEE95" w14:textId="05854980" w:rsidR="00F45418" w:rsidRDefault="00F45418" w:rsidP="00A24335">
      <w:pPr>
        <w:pStyle w:val="1MCBodyText"/>
        <w:sectPr w:rsidR="00F45418" w:rsidSect="000F5104">
          <w:pgSz w:w="12240" w:h="15840" w:code="1"/>
          <w:pgMar w:top="720" w:right="720" w:bottom="1440" w:left="720" w:header="720" w:footer="288" w:gutter="0"/>
          <w:cols w:space="720"/>
          <w:docGrid w:linePitch="360"/>
        </w:sectPr>
      </w:pPr>
    </w:p>
    <w:p w14:paraId="37D97DA8" w14:textId="01A1A4B2" w:rsidR="00F45418" w:rsidRDefault="006F179F" w:rsidP="00137AA7">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r w:rsidR="00B10316">
        <w:rPr>
          <w:rFonts w:eastAsia="Calibri"/>
          <w:noProof/>
        </w:rPr>
        <w:t>0</w:t>
      </w:r>
      <w:r>
        <w:rPr>
          <w:rFonts w:eastAsia="Calibri"/>
        </w:rPr>
        <w:fldChar w:fldCharType="end"/>
      </w:r>
      <w:bookmarkStart w:id="9" w:name="_Toc141093276"/>
      <w:r>
        <w:t>Crime</w:t>
      </w:r>
      <w:bookmarkEnd w:id="9"/>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D04B66" w14:paraId="43962491" w14:textId="77777777" w:rsidTr="00D04B66">
        <w:trPr>
          <w:gridAfter w:val="1"/>
          <w:wAfter w:w="227" w:type="pct"/>
          <w:trHeight w:val="20"/>
        </w:trPr>
        <w:tc>
          <w:tcPr>
            <w:tcW w:w="1642" w:type="pct"/>
            <w:tcBorders>
              <w:top w:val="single" w:sz="24" w:space="0" w:color="E2A92E"/>
              <w:left w:val="nil"/>
              <w:bottom w:val="nil"/>
              <w:right w:val="nil"/>
            </w:tcBorders>
            <w:vAlign w:val="center"/>
            <w:hideMark/>
          </w:tcPr>
          <w:p w14:paraId="1F3D2117" w14:textId="77777777" w:rsidR="00F45418" w:rsidRDefault="006F179F">
            <w:pPr>
              <w:pStyle w:val="2020BodyText"/>
            </w:pPr>
            <w:r>
              <w:rPr>
                <w:color w:val="FFFFFF" w:themeColor="background1"/>
              </w:rPr>
              <w:t>..</w:t>
            </w:r>
          </w:p>
        </w:tc>
        <w:tc>
          <w:tcPr>
            <w:tcW w:w="934" w:type="pct"/>
            <w:gridSpan w:val="2"/>
            <w:vAlign w:val="center"/>
          </w:tcPr>
          <w:p w14:paraId="072B2648" w14:textId="77777777" w:rsidR="00F45418" w:rsidRDefault="00F45418">
            <w:pPr>
              <w:pStyle w:val="2020BodyText"/>
            </w:pPr>
          </w:p>
        </w:tc>
        <w:tc>
          <w:tcPr>
            <w:tcW w:w="762" w:type="pct"/>
            <w:gridSpan w:val="2"/>
            <w:vAlign w:val="center"/>
          </w:tcPr>
          <w:p w14:paraId="1D68511B" w14:textId="77777777" w:rsidR="00F45418" w:rsidRDefault="00F45418">
            <w:pPr>
              <w:pStyle w:val="2020BodyText"/>
            </w:pPr>
          </w:p>
        </w:tc>
        <w:tc>
          <w:tcPr>
            <w:tcW w:w="718" w:type="pct"/>
            <w:vAlign w:val="center"/>
          </w:tcPr>
          <w:p w14:paraId="45FC2E15" w14:textId="77777777" w:rsidR="00F45418" w:rsidRDefault="00F45418">
            <w:pPr>
              <w:pStyle w:val="2020BodyText"/>
            </w:pPr>
          </w:p>
        </w:tc>
        <w:tc>
          <w:tcPr>
            <w:tcW w:w="718" w:type="pct"/>
            <w:gridSpan w:val="2"/>
          </w:tcPr>
          <w:p w14:paraId="7680BB16" w14:textId="77777777" w:rsidR="00F45418" w:rsidRDefault="00F45418">
            <w:pPr>
              <w:pStyle w:val="2020BodyText"/>
            </w:pPr>
          </w:p>
        </w:tc>
      </w:tr>
      <w:tr w:rsidR="00D04B66" w14:paraId="4EE363EB" w14:textId="77777777" w:rsidTr="00D04B66">
        <w:trPr>
          <w:trHeight w:val="432"/>
        </w:trPr>
        <w:tc>
          <w:tcPr>
            <w:tcW w:w="2065" w:type="pct"/>
            <w:gridSpan w:val="2"/>
            <w:tcBorders>
              <w:top w:val="single" w:sz="2" w:space="0" w:color="31353E"/>
              <w:left w:val="nil"/>
              <w:bottom w:val="nil"/>
              <w:right w:val="nil"/>
            </w:tcBorders>
            <w:vAlign w:val="center"/>
            <w:hideMark/>
          </w:tcPr>
          <w:p w14:paraId="7205A5F7" w14:textId="77777777" w:rsidR="00F45418" w:rsidRDefault="006F179F">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5DBCE605" w14:textId="77777777" w:rsidR="00F45418" w:rsidRDefault="006F179F">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32D1403C" w14:textId="77777777" w:rsidR="00F45418" w:rsidRDefault="006F179F">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2099FF49" w14:textId="77777777" w:rsidR="00F45418" w:rsidRDefault="006F179F">
            <w:pPr>
              <w:pStyle w:val="2020BodyText"/>
              <w:jc w:val="center"/>
              <w:rPr>
                <w:rFonts w:ascii="Calibri Light" w:hAnsi="Calibri Light" w:cs="Calibri Light"/>
              </w:rPr>
            </w:pPr>
            <w:r>
              <w:rPr>
                <w:rFonts w:ascii="Calibri Light" w:hAnsi="Calibri Light" w:cs="Calibri Light"/>
              </w:rPr>
              <w:t>Expiration Date</w:t>
            </w:r>
          </w:p>
        </w:tc>
      </w:tr>
      <w:tr w:rsidR="00D04B66" w14:paraId="786AD4F6" w14:textId="77777777" w:rsidTr="00D04B66">
        <w:trPr>
          <w:trHeight w:val="288"/>
        </w:trPr>
        <w:tc>
          <w:tcPr>
            <w:tcW w:w="2065" w:type="pct"/>
            <w:gridSpan w:val="2"/>
            <w:tcBorders>
              <w:top w:val="nil"/>
              <w:left w:val="nil"/>
              <w:bottom w:val="single" w:sz="2" w:space="0" w:color="31353E"/>
              <w:right w:val="nil"/>
            </w:tcBorders>
            <w:vAlign w:val="center"/>
            <w:hideMark/>
          </w:tcPr>
          <w:p w14:paraId="047D0465" w14:textId="77777777" w:rsidR="00F45418" w:rsidRDefault="006F179F">
            <w:pPr>
              <w:pStyle w:val="1MCBodyText"/>
              <w:jc w:val="center"/>
              <w:rPr>
                <w:rFonts w:asciiTheme="minorHAnsi" w:hAnsiTheme="minorHAnsi" w:cstheme="minorHAnsi"/>
                <w:b/>
                <w:bCs/>
                <w:sz w:val="20"/>
                <w:szCs w:val="22"/>
              </w:rPr>
            </w:pPr>
            <w:r>
              <w:rPr>
                <w:rFonts w:asciiTheme="minorHAnsi" w:hAnsiTheme="minorHAnsi" w:cstheme="minorHAnsi"/>
                <w:b/>
                <w:bCs/>
                <w:sz w:val="20"/>
              </w:rPr>
              <w:t>Owners Insurance Company</w:t>
            </w:r>
          </w:p>
        </w:tc>
        <w:tc>
          <w:tcPr>
            <w:tcW w:w="1135" w:type="pct"/>
            <w:gridSpan w:val="2"/>
            <w:tcBorders>
              <w:top w:val="nil"/>
              <w:left w:val="nil"/>
              <w:bottom w:val="single" w:sz="2" w:space="0" w:color="31353E"/>
              <w:right w:val="nil"/>
            </w:tcBorders>
            <w:vAlign w:val="center"/>
            <w:hideMark/>
          </w:tcPr>
          <w:p w14:paraId="4B1E37E2" w14:textId="77777777"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t>61933485</w:t>
            </w:r>
          </w:p>
        </w:tc>
        <w:tc>
          <w:tcPr>
            <w:tcW w:w="887" w:type="pct"/>
            <w:gridSpan w:val="3"/>
            <w:tcBorders>
              <w:top w:val="nil"/>
              <w:left w:val="nil"/>
              <w:bottom w:val="single" w:sz="2" w:space="0" w:color="31353E"/>
              <w:right w:val="nil"/>
            </w:tcBorders>
            <w:vAlign w:val="center"/>
            <w:hideMark/>
          </w:tcPr>
          <w:p w14:paraId="6152C4D9" w14:textId="628BEEF3"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“7/1/2023”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07.01.2023</w:t>
            </w:r>
            <w:r>
              <w:rPr>
                <w:rFonts w:asciiTheme="minorHAnsi" w:hAnsiTheme="minorHAnsi" w:cstheme="minorHAnsi"/>
                <w:b/>
                <w:bCs/>
                <w:sz w:val="20"/>
              </w:rPr>
              <w:fldChar w:fldCharType="end"/>
            </w:r>
          </w:p>
        </w:tc>
        <w:tc>
          <w:tcPr>
            <w:tcW w:w="913" w:type="pct"/>
            <w:gridSpan w:val="2"/>
            <w:tcBorders>
              <w:top w:val="nil"/>
              <w:left w:val="nil"/>
              <w:bottom w:val="single" w:sz="2" w:space="0" w:color="31353E"/>
              <w:right w:val="nil"/>
            </w:tcBorders>
            <w:vAlign w:val="center"/>
            <w:hideMark/>
          </w:tcPr>
          <w:p w14:paraId="3F569A50" w14:textId="2856DCFB"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“7/1/2024 ”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07.01.2024</w:t>
            </w:r>
            <w:r>
              <w:rPr>
                <w:rFonts w:asciiTheme="minorHAnsi" w:hAnsiTheme="minorHAnsi" w:cstheme="minorHAnsi"/>
                <w:b/>
                <w:bCs/>
                <w:sz w:val="20"/>
              </w:rPr>
              <w:fldChar w:fldCharType="end"/>
            </w:r>
          </w:p>
        </w:tc>
      </w:tr>
    </w:tbl>
    <w:p w14:paraId="30D5709F" w14:textId="656174B0" w:rsidR="00F45418" w:rsidRDefault="00F45418" w:rsidP="00201208">
      <w:pPr>
        <w:pStyle w:val="2020BodyText"/>
      </w:pPr>
    </w:p>
    <w:p w14:paraId="34DCCF39" w14:textId="39814F8C" w:rsidR="00F45418" w:rsidRPr="00201208" w:rsidRDefault="006F179F" w:rsidP="00201208">
      <w:pPr>
        <w:pStyle w:val="2020SubHeader"/>
      </w:pPr>
      <w:r w:rsidRPr="00201208">
        <w:rPr>
          <w:rStyle w:val="2020SubHeaderChar"/>
          <w:b/>
          <w:iCs/>
        </w:rPr>
        <w:t>Coverage Detail</w:t>
      </w:r>
    </w:p>
    <w:tbl>
      <w:tblPr>
        <w:tblStyle w:val="2022Table"/>
        <w:tblW w:w="10800" w:type="dxa"/>
        <w:tblLayout w:type="fixed"/>
        <w:tblLook w:val="04A0" w:firstRow="1" w:lastRow="0" w:firstColumn="1" w:lastColumn="0" w:noHBand="0" w:noVBand="1"/>
      </w:tblPr>
      <w:tblGrid>
        <w:gridCol w:w="5806"/>
        <w:gridCol w:w="2497"/>
        <w:gridCol w:w="2497"/>
      </w:tblGrid>
      <w:tr w:rsidR="00227430" w:rsidRPr="00BD7EA6" w14:paraId="0EEE4D35" w14:textId="77777777" w:rsidTr="000C0383">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688" w:type="pct"/>
            <w:hideMark/>
          </w:tcPr>
          <w:p w14:paraId="16067E5F" w14:textId="77777777" w:rsidR="00F45418" w:rsidRPr="00F77518" w:rsidRDefault="006F179F" w:rsidP="000C0383">
            <w:pPr>
              <w:pStyle w:val="1MCBodyText"/>
            </w:pPr>
            <w:r w:rsidRPr="00F77518">
              <w:t>Description</w:t>
            </w:r>
          </w:p>
        </w:tc>
        <w:tc>
          <w:tcPr>
            <w:tcW w:w="1156" w:type="pct"/>
            <w:hideMark/>
          </w:tcPr>
          <w:p w14:paraId="122AD2FD" w14:textId="77777777" w:rsidR="00F45418" w:rsidRPr="00F77518" w:rsidRDefault="006F179F" w:rsidP="000C0383">
            <w:pPr>
              <w:pStyle w:val="1MCBodyText"/>
              <w:cnfStyle w:val="100000000000" w:firstRow="1" w:lastRow="0" w:firstColumn="0" w:lastColumn="0" w:oddVBand="0" w:evenVBand="0" w:oddHBand="0" w:evenHBand="0" w:firstRowFirstColumn="0" w:firstRowLastColumn="0" w:lastRowFirstColumn="0" w:lastRowLastColumn="0"/>
            </w:pPr>
            <w:r w:rsidRPr="00F77518">
              <w:t>Limit</w:t>
            </w:r>
          </w:p>
        </w:tc>
        <w:tc>
          <w:tcPr>
            <w:tcW w:w="1156" w:type="pct"/>
            <w:hideMark/>
          </w:tcPr>
          <w:p w14:paraId="0FECEA89" w14:textId="77777777" w:rsidR="00F45418" w:rsidRPr="00F77518" w:rsidRDefault="006F179F" w:rsidP="000C0383">
            <w:pPr>
              <w:pStyle w:val="1MCBodyText"/>
              <w:cnfStyle w:val="100000000000" w:firstRow="1" w:lastRow="0" w:firstColumn="0" w:lastColumn="0" w:oddVBand="0" w:evenVBand="0" w:oddHBand="0" w:evenHBand="0" w:firstRowFirstColumn="0" w:firstRowLastColumn="0" w:lastRowFirstColumn="0" w:lastRowLastColumn="0"/>
            </w:pPr>
            <w:r w:rsidRPr="00F77518">
              <w:t>Deductible</w:t>
            </w:r>
          </w:p>
        </w:tc>
      </w:tr>
      <w:tr w:rsidR="00227430" w14:paraId="5EABD9BA" w14:textId="77777777" w:rsidTr="000C0383">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688" w:type="pct"/>
            <w:hideMark/>
          </w:tcPr>
          <w:p w14:paraId="6714B003" w14:textId="4B5F0C86" w:rsidR="00F45418" w:rsidRDefault="006F179F" w:rsidP="00165DCD">
            <w:pPr>
              <w:pStyle w:val="1MCBodyText"/>
            </w:pPr>
            <w:r>
              <w:t>Employee Dishonesty</w:t>
            </w:r>
            <w:r w:rsidR="00AA72C6">
              <w:t xml:space="preserve"> (Blanket)</w:t>
            </w:r>
          </w:p>
        </w:tc>
        <w:tc>
          <w:tcPr>
            <w:tcW w:w="1156" w:type="pct"/>
            <w:hideMark/>
          </w:tcPr>
          <w:p w14:paraId="1FB1410D" w14:textId="1B3A0EF9" w:rsidR="00F45418" w:rsidRDefault="00AA72C6" w:rsidP="00165DCD">
            <w:pPr>
              <w:pStyle w:val="1MCBodyText"/>
              <w:ind w:right="260"/>
              <w:jc w:val="right"/>
              <w:cnfStyle w:val="000000100000" w:firstRow="0" w:lastRow="0" w:firstColumn="0" w:lastColumn="0" w:oddVBand="0" w:evenVBand="0" w:oddHBand="1" w:evenHBand="0" w:firstRowFirstColumn="0" w:firstRowLastColumn="0" w:lastRowFirstColumn="0" w:lastRowLastColumn="0"/>
            </w:pPr>
            <w:r>
              <w:t xml:space="preserve">$ </w:t>
            </w:r>
            <w:r w:rsidR="00F45418">
              <w:t>6</w:t>
            </w:r>
            <w:r>
              <w:t>00,000</w:t>
            </w:r>
          </w:p>
        </w:tc>
        <w:tc>
          <w:tcPr>
            <w:tcW w:w="1156" w:type="pct"/>
            <w:hideMark/>
          </w:tcPr>
          <w:p w14:paraId="6E196104" w14:textId="1489012C" w:rsidR="00F45418" w:rsidRPr="007D4CD4" w:rsidRDefault="00AA72C6" w:rsidP="00165DCD">
            <w:pPr>
              <w:pStyle w:val="1MCBodyText"/>
              <w:ind w:right="260"/>
              <w:jc w:val="right"/>
              <w:cnfStyle w:val="000000100000" w:firstRow="0" w:lastRow="0" w:firstColumn="0" w:lastColumn="0" w:oddVBand="0" w:evenVBand="0" w:oddHBand="1" w:evenHBand="0" w:firstRowFirstColumn="0" w:firstRowLastColumn="0" w:lastRowFirstColumn="0" w:lastRowLastColumn="0"/>
            </w:pPr>
            <w:r>
              <w:t>$ 1,000</w:t>
            </w:r>
          </w:p>
        </w:tc>
      </w:tr>
    </w:tbl>
    <w:p w14:paraId="5BDD4561" w14:textId="3DA0A585" w:rsidR="00F45418" w:rsidRDefault="00F45418" w:rsidP="005A2267">
      <w:pPr>
        <w:pStyle w:val="1MCBodyText"/>
        <w:sectPr w:rsidR="00F45418" w:rsidSect="00137AA7">
          <w:pgSz w:w="12240" w:h="15840" w:code="1"/>
          <w:pgMar w:top="720" w:right="720" w:bottom="1440" w:left="720" w:header="720" w:footer="288" w:gutter="0"/>
          <w:cols w:space="720"/>
          <w:docGrid w:linePitch="360"/>
        </w:sectPr>
      </w:pPr>
    </w:p>
    <w:p w14:paraId="0E418B54" w14:textId="660E1EBA" w:rsidR="00F45418" w:rsidRPr="00380A4A" w:rsidRDefault="006F179F" w:rsidP="00371C63">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r w:rsidR="00B10316">
        <w:rPr>
          <w:rFonts w:eastAsia="Calibri"/>
          <w:noProof/>
        </w:rPr>
        <w:t>0</w:t>
      </w:r>
      <w:r>
        <w:rPr>
          <w:rFonts w:eastAsia="Calibri"/>
        </w:rPr>
        <w:fldChar w:fldCharType="end"/>
      </w:r>
      <w:bookmarkStart w:id="10" w:name="_Toc141093277"/>
      <w:r>
        <w:t>Inland Marine</w:t>
      </w:r>
      <w:bookmarkEnd w:id="10"/>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317A1B" w14:paraId="3F951412" w14:textId="77777777" w:rsidTr="00317A1B">
        <w:trPr>
          <w:gridAfter w:val="1"/>
          <w:wAfter w:w="227" w:type="pct"/>
          <w:trHeight w:val="20"/>
        </w:trPr>
        <w:tc>
          <w:tcPr>
            <w:tcW w:w="1642" w:type="pct"/>
            <w:tcBorders>
              <w:top w:val="single" w:sz="24" w:space="0" w:color="E2A92E"/>
              <w:left w:val="nil"/>
              <w:bottom w:val="nil"/>
              <w:right w:val="nil"/>
            </w:tcBorders>
            <w:vAlign w:val="center"/>
            <w:hideMark/>
          </w:tcPr>
          <w:p w14:paraId="3AB0DB07" w14:textId="77777777" w:rsidR="00F45418" w:rsidRDefault="006F179F">
            <w:pPr>
              <w:pStyle w:val="2020BodyText"/>
            </w:pPr>
            <w:r>
              <w:rPr>
                <w:color w:val="FFFFFF" w:themeColor="background1"/>
              </w:rPr>
              <w:t>..</w:t>
            </w:r>
          </w:p>
        </w:tc>
        <w:tc>
          <w:tcPr>
            <w:tcW w:w="934" w:type="pct"/>
            <w:gridSpan w:val="2"/>
            <w:vAlign w:val="center"/>
          </w:tcPr>
          <w:p w14:paraId="2DCF7BC1" w14:textId="77777777" w:rsidR="00F45418" w:rsidRDefault="00F45418">
            <w:pPr>
              <w:pStyle w:val="2020BodyText"/>
            </w:pPr>
          </w:p>
        </w:tc>
        <w:tc>
          <w:tcPr>
            <w:tcW w:w="762" w:type="pct"/>
            <w:gridSpan w:val="2"/>
            <w:vAlign w:val="center"/>
          </w:tcPr>
          <w:p w14:paraId="0BCB5749" w14:textId="77777777" w:rsidR="00F45418" w:rsidRDefault="00F45418">
            <w:pPr>
              <w:pStyle w:val="2020BodyText"/>
            </w:pPr>
          </w:p>
        </w:tc>
        <w:tc>
          <w:tcPr>
            <w:tcW w:w="718" w:type="pct"/>
            <w:vAlign w:val="center"/>
          </w:tcPr>
          <w:p w14:paraId="12E03987" w14:textId="77777777" w:rsidR="00F45418" w:rsidRDefault="00F45418">
            <w:pPr>
              <w:pStyle w:val="2020BodyText"/>
            </w:pPr>
          </w:p>
        </w:tc>
        <w:tc>
          <w:tcPr>
            <w:tcW w:w="718" w:type="pct"/>
            <w:gridSpan w:val="2"/>
          </w:tcPr>
          <w:p w14:paraId="3F0BB7C0" w14:textId="77777777" w:rsidR="00F45418" w:rsidRDefault="00F45418">
            <w:pPr>
              <w:pStyle w:val="2020BodyText"/>
            </w:pPr>
          </w:p>
        </w:tc>
      </w:tr>
      <w:tr w:rsidR="00317A1B" w14:paraId="08CDB9F1" w14:textId="77777777" w:rsidTr="00317A1B">
        <w:trPr>
          <w:trHeight w:val="432"/>
        </w:trPr>
        <w:tc>
          <w:tcPr>
            <w:tcW w:w="2065" w:type="pct"/>
            <w:gridSpan w:val="2"/>
            <w:tcBorders>
              <w:top w:val="single" w:sz="2" w:space="0" w:color="31353E"/>
              <w:left w:val="nil"/>
              <w:bottom w:val="nil"/>
              <w:right w:val="nil"/>
            </w:tcBorders>
            <w:vAlign w:val="center"/>
            <w:hideMark/>
          </w:tcPr>
          <w:p w14:paraId="552FCFC7" w14:textId="77777777" w:rsidR="00F45418" w:rsidRDefault="006F179F">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2642EBF2" w14:textId="77777777" w:rsidR="00F45418" w:rsidRDefault="006F179F">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706276E8" w14:textId="77777777" w:rsidR="00F45418" w:rsidRDefault="006F179F">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0C7893E0" w14:textId="77777777" w:rsidR="00F45418" w:rsidRDefault="006F179F">
            <w:pPr>
              <w:pStyle w:val="2020BodyText"/>
              <w:jc w:val="center"/>
              <w:rPr>
                <w:rFonts w:ascii="Calibri Light" w:hAnsi="Calibri Light" w:cs="Calibri Light"/>
              </w:rPr>
            </w:pPr>
            <w:r>
              <w:rPr>
                <w:rFonts w:ascii="Calibri Light" w:hAnsi="Calibri Light" w:cs="Calibri Light"/>
              </w:rPr>
              <w:t>Expiration Date</w:t>
            </w:r>
          </w:p>
        </w:tc>
      </w:tr>
      <w:tr w:rsidR="00317A1B" w14:paraId="613D484F" w14:textId="77777777" w:rsidTr="00317A1B">
        <w:trPr>
          <w:trHeight w:val="288"/>
        </w:trPr>
        <w:tc>
          <w:tcPr>
            <w:tcW w:w="2065" w:type="pct"/>
            <w:gridSpan w:val="2"/>
            <w:tcBorders>
              <w:top w:val="nil"/>
              <w:left w:val="nil"/>
              <w:bottom w:val="single" w:sz="2" w:space="0" w:color="31353E"/>
              <w:right w:val="nil"/>
            </w:tcBorders>
            <w:vAlign w:val="center"/>
            <w:hideMark/>
          </w:tcPr>
          <w:p w14:paraId="5763038E" w14:textId="77777777" w:rsidR="00F45418" w:rsidRDefault="006F179F">
            <w:pPr>
              <w:pStyle w:val="1MCBodyText"/>
              <w:jc w:val="center"/>
              <w:rPr>
                <w:rFonts w:asciiTheme="minorHAnsi" w:hAnsiTheme="minorHAnsi" w:cstheme="minorHAnsi"/>
                <w:b/>
                <w:bCs/>
                <w:sz w:val="20"/>
                <w:szCs w:val="22"/>
              </w:rPr>
            </w:pPr>
            <w:r>
              <w:rPr>
                <w:rFonts w:asciiTheme="minorHAnsi" w:hAnsiTheme="minorHAnsi" w:cstheme="minorHAnsi"/>
                <w:b/>
                <w:bCs/>
                <w:sz w:val="20"/>
              </w:rPr>
              <w:t>Owners Insurance Company</w:t>
            </w:r>
          </w:p>
        </w:tc>
        <w:tc>
          <w:tcPr>
            <w:tcW w:w="1135" w:type="pct"/>
            <w:gridSpan w:val="2"/>
            <w:tcBorders>
              <w:top w:val="nil"/>
              <w:left w:val="nil"/>
              <w:bottom w:val="single" w:sz="2" w:space="0" w:color="31353E"/>
              <w:right w:val="nil"/>
            </w:tcBorders>
            <w:vAlign w:val="center"/>
            <w:hideMark/>
          </w:tcPr>
          <w:p w14:paraId="0C8C307C" w14:textId="77777777"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t>61933485</w:t>
            </w:r>
          </w:p>
        </w:tc>
        <w:tc>
          <w:tcPr>
            <w:tcW w:w="887" w:type="pct"/>
            <w:gridSpan w:val="3"/>
            <w:tcBorders>
              <w:top w:val="nil"/>
              <w:left w:val="nil"/>
              <w:bottom w:val="single" w:sz="2" w:space="0" w:color="31353E"/>
              <w:right w:val="nil"/>
            </w:tcBorders>
            <w:vAlign w:val="center"/>
            <w:hideMark/>
          </w:tcPr>
          <w:p w14:paraId="792CCCFA" w14:textId="0F41C559"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“7/1/2023”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07.01.2023</w:t>
            </w:r>
            <w:r>
              <w:rPr>
                <w:rFonts w:asciiTheme="minorHAnsi" w:hAnsiTheme="minorHAnsi" w:cstheme="minorHAnsi"/>
                <w:b/>
                <w:bCs/>
                <w:sz w:val="20"/>
              </w:rPr>
              <w:fldChar w:fldCharType="end"/>
            </w:r>
          </w:p>
        </w:tc>
        <w:tc>
          <w:tcPr>
            <w:tcW w:w="913" w:type="pct"/>
            <w:gridSpan w:val="2"/>
            <w:tcBorders>
              <w:top w:val="nil"/>
              <w:left w:val="nil"/>
              <w:bottom w:val="single" w:sz="2" w:space="0" w:color="31353E"/>
              <w:right w:val="nil"/>
            </w:tcBorders>
            <w:vAlign w:val="center"/>
            <w:hideMark/>
          </w:tcPr>
          <w:p w14:paraId="46C07B0C" w14:textId="510A9B50"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“7/1/2024 ”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07.01.2024</w:t>
            </w:r>
            <w:r>
              <w:rPr>
                <w:rFonts w:asciiTheme="minorHAnsi" w:hAnsiTheme="minorHAnsi" w:cstheme="minorHAnsi"/>
                <w:b/>
                <w:bCs/>
                <w:sz w:val="20"/>
              </w:rPr>
              <w:fldChar w:fldCharType="end"/>
            </w:r>
          </w:p>
        </w:tc>
      </w:tr>
    </w:tbl>
    <w:p w14:paraId="63B2D6BD" w14:textId="77777777" w:rsidR="00F45418" w:rsidRDefault="006F179F" w:rsidP="00371C63">
      <w:pPr>
        <w:pStyle w:val="2020SubHeader"/>
      </w:pPr>
      <w:r>
        <w:t>Coverage Detail</w:t>
      </w:r>
    </w:p>
    <w:tbl>
      <w:tblPr>
        <w:tblStyle w:val="2022Table"/>
        <w:tblW w:w="10800" w:type="dxa"/>
        <w:tblLayout w:type="fixed"/>
        <w:tblLook w:val="04A0" w:firstRow="1" w:lastRow="0" w:firstColumn="1" w:lastColumn="0" w:noHBand="0" w:noVBand="1"/>
      </w:tblPr>
      <w:tblGrid>
        <w:gridCol w:w="7165"/>
        <w:gridCol w:w="3635"/>
      </w:tblGrid>
      <w:tr w:rsidR="00A9050D" w14:paraId="3684AEDC" w14:textId="77777777" w:rsidTr="00371C63">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317" w:type="pct"/>
            <w:hideMark/>
          </w:tcPr>
          <w:p w14:paraId="5EE4EC39" w14:textId="77777777" w:rsidR="00F45418" w:rsidRDefault="006F179F" w:rsidP="00371C63">
            <w:pPr>
              <w:pStyle w:val="1MCBodyText"/>
              <w:rPr>
                <w:snapToGrid w:val="0"/>
              </w:rPr>
            </w:pPr>
            <w:r>
              <w:rPr>
                <w:snapToGrid w:val="0"/>
              </w:rPr>
              <w:t>Description</w:t>
            </w:r>
          </w:p>
        </w:tc>
        <w:tc>
          <w:tcPr>
            <w:tcW w:w="1683" w:type="pct"/>
            <w:hideMark/>
          </w:tcPr>
          <w:p w14:paraId="0F471F33" w14:textId="77777777" w:rsidR="00F45418" w:rsidRDefault="006F179F" w:rsidP="00371C63">
            <w:pPr>
              <w:pStyle w:val="1MCBodyText"/>
              <w:cnfStyle w:val="100000000000" w:firstRow="1" w:lastRow="0" w:firstColumn="0" w:lastColumn="0" w:oddVBand="0" w:evenVBand="0" w:oddHBand="0" w:evenHBand="0" w:firstRowFirstColumn="0" w:firstRowLastColumn="0" w:lastRowFirstColumn="0" w:lastRowLastColumn="0"/>
              <w:rPr>
                <w:snapToGrid w:val="0"/>
              </w:rPr>
            </w:pPr>
            <w:r>
              <w:rPr>
                <w:snapToGrid w:val="0"/>
              </w:rPr>
              <w:t>Value</w:t>
            </w:r>
          </w:p>
        </w:tc>
      </w:tr>
      <w:tr w:rsidR="00A9050D" w14:paraId="37AF105B" w14:textId="77777777" w:rsidTr="00371C63">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1B3504C4" w14:textId="4D411A95" w:rsidR="00F45418" w:rsidRPr="00C7271E" w:rsidRDefault="006F179F" w:rsidP="00351CB8">
            <w:pPr>
              <w:pStyle w:val="1MCBodyText0"/>
            </w:pPr>
            <w:r>
              <w:t>Coverage Type</w:t>
            </w:r>
          </w:p>
        </w:tc>
        <w:tc>
          <w:tcPr>
            <w:tcW w:w="1683" w:type="pct"/>
            <w:hideMark/>
          </w:tcPr>
          <w:p w14:paraId="5C049AAF" w14:textId="77777777" w:rsidR="00F45418" w:rsidRDefault="006F179F" w:rsidP="00371C63">
            <w:pPr>
              <w:pStyle w:val="1MCBodyText0"/>
              <w:ind w:right="249"/>
              <w:jc w:val="right"/>
              <w:cnfStyle w:val="000000100000" w:firstRow="0" w:lastRow="0" w:firstColumn="0" w:lastColumn="0" w:oddVBand="0" w:evenVBand="0" w:oddHBand="1" w:evenHBand="0" w:firstRowFirstColumn="0" w:firstRowLastColumn="0" w:lastRowFirstColumn="0" w:lastRowLastColumn="0"/>
            </w:pPr>
            <w:r>
              <w:t>Scheduled</w:t>
            </w:r>
          </w:p>
        </w:tc>
      </w:tr>
      <w:tr w:rsidR="00A9050D" w14:paraId="4A3B2605" w14:textId="77777777" w:rsidTr="00371C63">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1B60341D" w14:textId="2409DC54" w:rsidR="00F45418" w:rsidRDefault="006F179F" w:rsidP="00351CB8">
            <w:pPr>
              <w:pStyle w:val="1MCBodyText0"/>
            </w:pPr>
            <w:r>
              <w:t>Valuation</w:t>
            </w:r>
          </w:p>
        </w:tc>
        <w:tc>
          <w:tcPr>
            <w:tcW w:w="1683" w:type="pct"/>
            <w:hideMark/>
          </w:tcPr>
          <w:p w14:paraId="54BBF88D" w14:textId="56FAB3AF" w:rsidR="00F45418" w:rsidRDefault="006F179F" w:rsidP="00371C63">
            <w:pPr>
              <w:pStyle w:val="1MCBodyText0"/>
              <w:ind w:right="249"/>
              <w:jc w:val="right"/>
              <w:cnfStyle w:val="000000010000" w:firstRow="0" w:lastRow="0" w:firstColumn="0" w:lastColumn="0" w:oddVBand="0" w:evenVBand="0" w:oddHBand="0" w:evenHBand="1" w:firstRowFirstColumn="0" w:firstRowLastColumn="0" w:lastRowFirstColumn="0" w:lastRowLastColumn="0"/>
            </w:pPr>
            <w:r>
              <w:t>Actual Cash Value</w:t>
            </w:r>
          </w:p>
        </w:tc>
      </w:tr>
      <w:tr w:rsidR="00A9050D" w14:paraId="28D45E37" w14:textId="77777777" w:rsidTr="00371C63">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5A2E5DC3" w14:textId="70D349E9" w:rsidR="00F45418" w:rsidRDefault="006F179F" w:rsidP="00351CB8">
            <w:pPr>
              <w:pStyle w:val="1MCBodyText0"/>
            </w:pPr>
            <w:r>
              <w:t>Total Scheduled Amount</w:t>
            </w:r>
          </w:p>
        </w:tc>
        <w:tc>
          <w:tcPr>
            <w:tcW w:w="1683" w:type="pct"/>
            <w:hideMark/>
          </w:tcPr>
          <w:p w14:paraId="3FCFFAC6" w14:textId="18A7266C" w:rsidR="00F45418" w:rsidRDefault="00B10316" w:rsidP="00371C63">
            <w:pPr>
              <w:pStyle w:val="1MCBodyText0"/>
              <w:ind w:right="249"/>
              <w:jc w:val="right"/>
              <w:cnfStyle w:val="000000100000" w:firstRow="0" w:lastRow="0" w:firstColumn="0" w:lastColumn="0" w:oddVBand="0" w:evenVBand="0" w:oddHBand="1" w:evenHBand="0" w:firstRowFirstColumn="0" w:firstRowLastColumn="0" w:lastRowFirstColumn="0" w:lastRowLastColumn="0"/>
            </w:pPr>
            <w:r>
              <w:rPr>
                <w:noProof/>
              </w:rPr>
              <w:t>$ 130,800</w:t>
            </w:r>
          </w:p>
        </w:tc>
      </w:tr>
      <w:tr w:rsidR="00A9050D" w14:paraId="217D880C" w14:textId="77777777" w:rsidTr="00371C63">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722B7322" w14:textId="7A27C690" w:rsidR="00F45418" w:rsidRDefault="006F179F" w:rsidP="00351CB8">
            <w:pPr>
              <w:pStyle w:val="1MCBodyText0"/>
            </w:pPr>
            <w:r>
              <w:t>Deductible</w:t>
            </w:r>
          </w:p>
        </w:tc>
        <w:tc>
          <w:tcPr>
            <w:tcW w:w="1683" w:type="pct"/>
            <w:hideMark/>
          </w:tcPr>
          <w:p w14:paraId="07ECC63B" w14:textId="78F60FBE" w:rsidR="00F45418" w:rsidRDefault="00B10316" w:rsidP="00371C63">
            <w:pPr>
              <w:pStyle w:val="1MCBodyText0"/>
              <w:ind w:right="249"/>
              <w:jc w:val="right"/>
              <w:cnfStyle w:val="000000010000" w:firstRow="0" w:lastRow="0" w:firstColumn="0" w:lastColumn="0" w:oddVBand="0" w:evenVBand="0" w:oddHBand="0" w:evenHBand="1" w:firstRowFirstColumn="0" w:firstRowLastColumn="0" w:lastRowFirstColumn="0" w:lastRowLastColumn="0"/>
            </w:pPr>
            <w:r>
              <w:rPr>
                <w:noProof/>
              </w:rPr>
              <w:t>$ 1,000</w:t>
            </w:r>
          </w:p>
        </w:tc>
      </w:tr>
    </w:tbl>
    <w:p w14:paraId="4C6236FC" w14:textId="7F9372FD" w:rsidR="00F45418" w:rsidRDefault="006F179F" w:rsidP="00371C63">
      <w:pPr>
        <w:pStyle w:val="2020SubHeader"/>
        <w:rPr>
          <w:snapToGrid w:val="0"/>
        </w:rPr>
      </w:pPr>
      <w:r>
        <w:rPr>
          <w:snapToGrid w:val="0"/>
        </w:rPr>
        <w:t>Scheduled Equipment</w:t>
      </w:r>
    </w:p>
    <w:tbl>
      <w:tblPr>
        <w:tblW w:w="10800" w:type="dxa"/>
        <w:tblLayout w:type="fixed"/>
        <w:tblLook w:val="04A0" w:firstRow="1" w:lastRow="0" w:firstColumn="1" w:lastColumn="0" w:noHBand="0" w:noVBand="1"/>
      </w:tblPr>
      <w:tblGrid>
        <w:gridCol w:w="1357"/>
        <w:gridCol w:w="4918"/>
        <w:gridCol w:w="2296"/>
        <w:gridCol w:w="2229"/>
      </w:tblGrid>
      <w:tr w:rsidR="00F43901" w14:paraId="661CDC19" w14:textId="77777777" w:rsidTr="00371C63">
        <w:trPr>
          <w:trHeight w:val="432"/>
          <w:tblHeader/>
        </w:trPr>
        <w:tc>
          <w:tcPr>
            <w:tcW w:w="626"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6EE43431" w14:textId="77777777" w:rsidR="00F45418" w:rsidRDefault="006F179F" w:rsidP="00371C63">
            <w:pPr>
              <w:pStyle w:val="1MCBodyText"/>
              <w:rPr>
                <w:snapToGrid w:val="0"/>
              </w:rPr>
            </w:pPr>
            <w:r>
              <w:rPr>
                <w:rFonts w:asciiTheme="minorHAnsi" w:hAnsiTheme="minorHAnsi"/>
                <w:b/>
                <w:snapToGrid w:val="0"/>
                <w:color w:val="FFFFFF" w:themeColor="background1"/>
              </w:rPr>
              <w:t>Item Number</w:t>
            </w:r>
          </w:p>
        </w:tc>
        <w:tc>
          <w:tcPr>
            <w:tcW w:w="2277"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3B3230D" w14:textId="77777777" w:rsidR="00F45418" w:rsidRDefault="006F179F" w:rsidP="00371C63">
            <w:pPr>
              <w:pStyle w:val="1MCBodyText"/>
              <w:rPr>
                <w:snapToGrid w:val="0"/>
              </w:rPr>
            </w:pPr>
            <w:r>
              <w:rPr>
                <w:rFonts w:asciiTheme="minorHAnsi" w:hAnsiTheme="minorHAnsi"/>
                <w:b/>
                <w:snapToGrid w:val="0"/>
                <w:color w:val="FFFFFF" w:themeColor="background1"/>
              </w:rPr>
              <w:t>Description</w:t>
            </w:r>
          </w:p>
        </w:tc>
        <w:tc>
          <w:tcPr>
            <w:tcW w:w="106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A548F1A" w14:textId="77777777" w:rsidR="00F45418" w:rsidRDefault="006F179F" w:rsidP="00371C63">
            <w:pPr>
              <w:pStyle w:val="1MCBodyText"/>
              <w:rPr>
                <w:snapToGrid w:val="0"/>
              </w:rPr>
            </w:pPr>
            <w:r>
              <w:rPr>
                <w:rFonts w:asciiTheme="minorHAnsi" w:hAnsiTheme="minorHAnsi"/>
                <w:b/>
                <w:snapToGrid w:val="0"/>
                <w:color w:val="FFFFFF" w:themeColor="background1"/>
              </w:rPr>
              <w:t>Serial Number</w:t>
            </w:r>
          </w:p>
        </w:tc>
        <w:tc>
          <w:tcPr>
            <w:tcW w:w="1034"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hideMark/>
          </w:tcPr>
          <w:p w14:paraId="2902A912" w14:textId="77777777" w:rsidR="00F45418" w:rsidRDefault="006F179F" w:rsidP="00371C63">
            <w:pPr>
              <w:pStyle w:val="1MCBodyText"/>
              <w:rPr>
                <w:snapToGrid w:val="0"/>
              </w:rPr>
            </w:pPr>
            <w:r>
              <w:rPr>
                <w:rFonts w:asciiTheme="minorHAnsi" w:hAnsiTheme="minorHAnsi"/>
                <w:b/>
                <w:snapToGrid w:val="0"/>
                <w:color w:val="FFFFFF" w:themeColor="background1"/>
              </w:rPr>
              <w:t xml:space="preserve">Amount </w:t>
            </w:r>
          </w:p>
        </w:tc>
      </w:tr>
      <w:tr w:rsidR="00F43901" w14:paraId="54718F0E"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7043617" w14:textId="71B4A48F" w:rsidR="00F45418" w:rsidRDefault="00B10316" w:rsidP="00351CB8">
            <w:pPr>
              <w:pStyle w:val="1MCBodyText0"/>
              <w:jc w:val="center"/>
            </w:pPr>
            <w:r>
              <w:rPr>
                <w:noProof/>
              </w:rPr>
              <w:t>1</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79BC0FC" w14:textId="34C2D9B8" w:rsidR="00F45418" w:rsidRDefault="00B10316" w:rsidP="00351CB8">
            <w:pPr>
              <w:pStyle w:val="1MCBodyText0"/>
            </w:pPr>
            <w:r>
              <w:rPr>
                <w:noProof/>
              </w:rPr>
              <w:t xml:space="preserve">Bobcat Madison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D4758F7" w14:textId="322742E2" w:rsidR="00F45418" w:rsidRDefault="00F45418" w:rsidP="00351CB8">
            <w:pPr>
              <w:pStyle w:val="1MCBodyText0"/>
              <w:jc w:val="center"/>
            </w:pP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52CD844" w14:textId="548F7BC7" w:rsidR="00F45418" w:rsidRDefault="00B10316" w:rsidP="00351CB8">
            <w:pPr>
              <w:pStyle w:val="1MCBodyText0"/>
              <w:ind w:right="166"/>
              <w:jc w:val="right"/>
            </w:pPr>
            <w:r>
              <w:rPr>
                <w:noProof/>
              </w:rPr>
              <w:t>$ 8,000</w:t>
            </w:r>
          </w:p>
        </w:tc>
      </w:tr>
      <w:tr w:rsidR="00F43901" w14:paraId="1C63A94E"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897D873" w14:textId="659CA404" w:rsidR="00F45418" w:rsidRDefault="00B10316" w:rsidP="00351CB8">
            <w:pPr>
              <w:pStyle w:val="1MCBodyText0"/>
              <w:jc w:val="center"/>
            </w:pPr>
            <w:r>
              <w:rPr>
                <w:noProof/>
              </w:rPr>
              <w:t>2</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4579F4C" w14:textId="5D59C170" w:rsidR="00F45418" w:rsidRDefault="00B10316" w:rsidP="00351CB8">
            <w:pPr>
              <w:pStyle w:val="1MCBodyText0"/>
            </w:pPr>
            <w:r>
              <w:rPr>
                <w:noProof/>
              </w:rPr>
              <w:t xml:space="preserve">Kubota L3710HST Tractor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087199F" w14:textId="575EBABB" w:rsidR="00F45418" w:rsidRDefault="00F45418" w:rsidP="00351CB8">
            <w:pPr>
              <w:pStyle w:val="1MCBodyText0"/>
              <w:jc w:val="center"/>
            </w:pP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9EEE212" w14:textId="4EABBB4B" w:rsidR="00F45418" w:rsidRDefault="00B10316" w:rsidP="00351CB8">
            <w:pPr>
              <w:pStyle w:val="1MCBodyText0"/>
              <w:ind w:right="166"/>
              <w:jc w:val="right"/>
            </w:pPr>
            <w:r>
              <w:rPr>
                <w:noProof/>
              </w:rPr>
              <w:t>$ 14,500</w:t>
            </w:r>
          </w:p>
        </w:tc>
      </w:tr>
      <w:tr w:rsidR="00F43901" w14:paraId="124E6A4F"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662C3DE" w14:textId="17D79A69" w:rsidR="00F45418" w:rsidRDefault="00B10316" w:rsidP="00351CB8">
            <w:pPr>
              <w:pStyle w:val="1MCBodyText0"/>
              <w:jc w:val="center"/>
            </w:pPr>
            <w:r>
              <w:rPr>
                <w:noProof/>
              </w:rPr>
              <w:t>3</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600EDC6" w14:textId="0DEDCEA9" w:rsidR="00F45418" w:rsidRDefault="00B10316" w:rsidP="00351CB8">
            <w:pPr>
              <w:pStyle w:val="1MCBodyText0"/>
            </w:pPr>
            <w:r>
              <w:rPr>
                <w:noProof/>
              </w:rPr>
              <w:t xml:space="preserve">Scag Middleton 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CAE7B66" w14:textId="50222383" w:rsidR="00F45418" w:rsidRDefault="00B10316" w:rsidP="00351CB8">
            <w:pPr>
              <w:pStyle w:val="1MCBodyText0"/>
              <w:jc w:val="center"/>
            </w:pPr>
            <w:r>
              <w:rPr>
                <w:noProof/>
              </w:rPr>
              <w:t>7741304</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CC0FA47" w14:textId="57D43953" w:rsidR="00F45418" w:rsidRDefault="00B10316" w:rsidP="00351CB8">
            <w:pPr>
              <w:pStyle w:val="1MCBodyText0"/>
              <w:ind w:right="166"/>
              <w:jc w:val="right"/>
            </w:pPr>
            <w:r>
              <w:rPr>
                <w:noProof/>
              </w:rPr>
              <w:t>$ 1,500</w:t>
            </w:r>
          </w:p>
        </w:tc>
      </w:tr>
      <w:tr w:rsidR="00F43901" w14:paraId="494B67EA"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5511D8E" w14:textId="6194896C" w:rsidR="00F45418" w:rsidRDefault="00B10316" w:rsidP="00351CB8">
            <w:pPr>
              <w:pStyle w:val="1MCBodyText0"/>
              <w:jc w:val="center"/>
            </w:pPr>
            <w:r>
              <w:rPr>
                <w:noProof/>
              </w:rPr>
              <w:t>4</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3E7CE03" w14:textId="5F8073A6" w:rsidR="00F45418" w:rsidRDefault="00B10316" w:rsidP="00351CB8">
            <w:pPr>
              <w:pStyle w:val="1MCBodyText0"/>
            </w:pPr>
            <w:r>
              <w:rPr>
                <w:noProof/>
              </w:rPr>
              <w:t xml:space="preserve">Skag Middleton 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ED74BD8" w14:textId="34571E3D" w:rsidR="00F45418" w:rsidRDefault="00B10316" w:rsidP="00351CB8">
            <w:pPr>
              <w:pStyle w:val="1MCBodyText0"/>
              <w:jc w:val="center"/>
            </w:pPr>
            <w:r>
              <w:rPr>
                <w:noProof/>
              </w:rPr>
              <w:t>A3900142/A4000103</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4854F99" w14:textId="3553313D" w:rsidR="00F45418" w:rsidRDefault="00B10316" w:rsidP="00351CB8">
            <w:pPr>
              <w:pStyle w:val="1MCBodyText0"/>
              <w:ind w:right="166"/>
              <w:jc w:val="right"/>
            </w:pPr>
            <w:r>
              <w:rPr>
                <w:noProof/>
              </w:rPr>
              <w:t>$ 1,500</w:t>
            </w:r>
          </w:p>
        </w:tc>
      </w:tr>
      <w:tr w:rsidR="00F43901" w14:paraId="496DE0E1"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CDE52D9" w14:textId="09F28214" w:rsidR="00F45418" w:rsidRDefault="00B10316" w:rsidP="00351CB8">
            <w:pPr>
              <w:pStyle w:val="1MCBodyText0"/>
              <w:jc w:val="center"/>
            </w:pPr>
            <w:r>
              <w:rPr>
                <w:noProof/>
              </w:rPr>
              <w:t>5</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81D3CAE" w14:textId="0854203F" w:rsidR="00F45418" w:rsidRDefault="00B10316" w:rsidP="00351CB8">
            <w:pPr>
              <w:pStyle w:val="1MCBodyText0"/>
            </w:pPr>
            <w:r>
              <w:rPr>
                <w:noProof/>
              </w:rPr>
              <w:t xml:space="preserve">Big O Trailerman Trailer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4AD9DC8" w14:textId="424A6886" w:rsidR="00F45418" w:rsidRDefault="00B10316" w:rsidP="00351CB8">
            <w:pPr>
              <w:pStyle w:val="1MCBodyText0"/>
              <w:jc w:val="center"/>
            </w:pPr>
            <w:r>
              <w:rPr>
                <w:noProof/>
              </w:rPr>
              <w:t>5L3AX12158L00157</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38AA879" w14:textId="66EB38C9" w:rsidR="00F45418" w:rsidRDefault="00B10316" w:rsidP="00351CB8">
            <w:pPr>
              <w:pStyle w:val="1MCBodyText0"/>
              <w:ind w:right="166"/>
              <w:jc w:val="right"/>
            </w:pPr>
            <w:r>
              <w:rPr>
                <w:noProof/>
              </w:rPr>
              <w:t>$ 800</w:t>
            </w:r>
          </w:p>
        </w:tc>
      </w:tr>
      <w:tr w:rsidR="00F43901" w14:paraId="39817E77"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758F70D" w14:textId="1F12FADF" w:rsidR="00F45418" w:rsidRDefault="00B10316" w:rsidP="00351CB8">
            <w:pPr>
              <w:pStyle w:val="1MCBodyText0"/>
              <w:jc w:val="center"/>
            </w:pPr>
            <w:r>
              <w:rPr>
                <w:noProof/>
              </w:rPr>
              <w:t>6</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B0A62FF" w14:textId="0D67B8A5" w:rsidR="00F45418" w:rsidRDefault="00B10316" w:rsidP="00351CB8">
            <w:pPr>
              <w:pStyle w:val="1MCBodyText0"/>
            </w:pPr>
            <w:r>
              <w:rPr>
                <w:noProof/>
              </w:rPr>
              <w:t xml:space="preserve">Middleton Utility Cart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884B018" w14:textId="5F234F28" w:rsidR="00F45418" w:rsidRDefault="00F45418" w:rsidP="00351CB8">
            <w:pPr>
              <w:pStyle w:val="1MCBodyText0"/>
              <w:jc w:val="center"/>
            </w:pP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564724B" w14:textId="2CC11AA6" w:rsidR="00F45418" w:rsidRDefault="00B10316" w:rsidP="00351CB8">
            <w:pPr>
              <w:pStyle w:val="1MCBodyText0"/>
              <w:ind w:right="166"/>
              <w:jc w:val="right"/>
            </w:pPr>
            <w:r>
              <w:rPr>
                <w:noProof/>
              </w:rPr>
              <w:t>$ 3,500</w:t>
            </w:r>
          </w:p>
        </w:tc>
      </w:tr>
      <w:tr w:rsidR="00F43901" w14:paraId="220578A6"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7DD5F31" w14:textId="2697CE24" w:rsidR="00F45418" w:rsidRDefault="00B10316" w:rsidP="00351CB8">
            <w:pPr>
              <w:pStyle w:val="1MCBodyText0"/>
              <w:jc w:val="center"/>
            </w:pPr>
            <w:r>
              <w:rPr>
                <w:noProof/>
              </w:rPr>
              <w:t>7</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299AAF9" w14:textId="4E9AA888" w:rsidR="00F45418" w:rsidRDefault="00B10316" w:rsidP="00351CB8">
            <w:pPr>
              <w:pStyle w:val="1MCBodyText0"/>
            </w:pPr>
            <w:r>
              <w:rPr>
                <w:noProof/>
              </w:rPr>
              <w:t xml:space="preserve">Middleton Utility Cart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C40F9EF" w14:textId="1E40450C" w:rsidR="00F45418" w:rsidRDefault="00F45418" w:rsidP="00351CB8">
            <w:pPr>
              <w:pStyle w:val="1MCBodyText0"/>
              <w:jc w:val="center"/>
            </w:pP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3C119BF" w14:textId="69EE58BA" w:rsidR="00F45418" w:rsidRDefault="00B10316" w:rsidP="00351CB8">
            <w:pPr>
              <w:pStyle w:val="1MCBodyText0"/>
              <w:ind w:right="166"/>
              <w:jc w:val="right"/>
            </w:pPr>
            <w:r>
              <w:rPr>
                <w:noProof/>
              </w:rPr>
              <w:t>$ 3,500</w:t>
            </w:r>
          </w:p>
        </w:tc>
      </w:tr>
      <w:tr w:rsidR="00F43901" w14:paraId="6353F3A5"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6F23DFD" w14:textId="51FCBDD9" w:rsidR="00F45418" w:rsidRDefault="00B10316" w:rsidP="00351CB8">
            <w:pPr>
              <w:pStyle w:val="1MCBodyText0"/>
              <w:jc w:val="center"/>
            </w:pPr>
            <w:r>
              <w:rPr>
                <w:noProof/>
              </w:rPr>
              <w:t>8</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640E9E7" w14:textId="661E7CD5" w:rsidR="00F45418" w:rsidRDefault="00B10316" w:rsidP="00351CB8">
            <w:pPr>
              <w:pStyle w:val="1MCBodyText0"/>
            </w:pPr>
            <w:r>
              <w:rPr>
                <w:noProof/>
              </w:rPr>
              <w:t xml:space="preserve">Middleton Turf-2 Utility Cart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35A1857" w14:textId="3AA7F69C" w:rsidR="00F45418" w:rsidRDefault="00F45418" w:rsidP="00351CB8">
            <w:pPr>
              <w:pStyle w:val="1MCBodyText0"/>
              <w:jc w:val="center"/>
            </w:pP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26477C8" w14:textId="5A24BFA5" w:rsidR="00F45418" w:rsidRDefault="00B10316" w:rsidP="00351CB8">
            <w:pPr>
              <w:pStyle w:val="1MCBodyText0"/>
              <w:ind w:right="166"/>
              <w:jc w:val="right"/>
            </w:pPr>
            <w:r>
              <w:rPr>
                <w:noProof/>
              </w:rPr>
              <w:t>$ 3,500</w:t>
            </w:r>
          </w:p>
        </w:tc>
      </w:tr>
      <w:tr w:rsidR="00F43901" w14:paraId="5A1BBB1B"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6B6DF6E" w14:textId="78659B73" w:rsidR="00F45418" w:rsidRDefault="00B10316" w:rsidP="00351CB8">
            <w:pPr>
              <w:pStyle w:val="1MCBodyText0"/>
              <w:jc w:val="center"/>
            </w:pPr>
            <w:r>
              <w:rPr>
                <w:noProof/>
              </w:rPr>
              <w:t>9</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0A64B50" w14:textId="00D48145" w:rsidR="00F45418" w:rsidRDefault="00B10316" w:rsidP="00351CB8">
            <w:pPr>
              <w:pStyle w:val="1MCBodyText0"/>
            </w:pPr>
            <w:r>
              <w:rPr>
                <w:noProof/>
              </w:rPr>
              <w:t xml:space="preserve">Middleton Cab/Broom/Mower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6A4196D" w14:textId="24CB0B6D" w:rsidR="00F45418" w:rsidRDefault="00B10316" w:rsidP="00351CB8">
            <w:pPr>
              <w:pStyle w:val="1MCBodyText0"/>
              <w:jc w:val="center"/>
            </w:pPr>
            <w:r>
              <w:rPr>
                <w:noProof/>
              </w:rPr>
              <w:t>TCRG758085174</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0702A83" w14:textId="7B01C9D2" w:rsidR="00F45418" w:rsidRDefault="00B10316" w:rsidP="00351CB8">
            <w:pPr>
              <w:pStyle w:val="1MCBodyText0"/>
              <w:ind w:right="166"/>
              <w:jc w:val="right"/>
            </w:pPr>
            <w:r>
              <w:rPr>
                <w:noProof/>
              </w:rPr>
              <w:t>$ 15,000</w:t>
            </w:r>
          </w:p>
        </w:tc>
      </w:tr>
      <w:tr w:rsidR="00F43901" w14:paraId="6F15D585"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4E5DAA4" w14:textId="7061C26A" w:rsidR="00F45418" w:rsidRDefault="00B10316" w:rsidP="00351CB8">
            <w:pPr>
              <w:pStyle w:val="1MCBodyText0"/>
              <w:jc w:val="center"/>
            </w:pPr>
            <w:r>
              <w:rPr>
                <w:noProof/>
              </w:rPr>
              <w:t>10</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101ABA2" w14:textId="24FC4A41" w:rsidR="00F45418" w:rsidRDefault="00B10316" w:rsidP="00351CB8">
            <w:pPr>
              <w:pStyle w:val="1MCBodyText0"/>
            </w:pPr>
            <w:r>
              <w:rPr>
                <w:noProof/>
              </w:rPr>
              <w:t xml:space="preserve">2007 Premier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822289D" w14:textId="4E783431" w:rsidR="00F45418" w:rsidRDefault="00B10316" w:rsidP="00351CB8">
            <w:pPr>
              <w:pStyle w:val="1MCBodyText0"/>
              <w:jc w:val="center"/>
            </w:pPr>
            <w:r>
              <w:rPr>
                <w:noProof/>
              </w:rPr>
              <w:t>V60730-786179</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17CE2CE" w14:textId="66FA3737" w:rsidR="00F45418" w:rsidRDefault="00B10316" w:rsidP="00351CB8">
            <w:pPr>
              <w:pStyle w:val="1MCBodyText0"/>
              <w:ind w:right="166"/>
              <w:jc w:val="right"/>
            </w:pPr>
            <w:r>
              <w:rPr>
                <w:noProof/>
              </w:rPr>
              <w:t>$ 2,500</w:t>
            </w:r>
          </w:p>
        </w:tc>
      </w:tr>
      <w:tr w:rsidR="00F43901" w14:paraId="190AF99D"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3AD439B" w14:textId="321ECAA7" w:rsidR="00F45418" w:rsidRDefault="00B10316" w:rsidP="00351CB8">
            <w:pPr>
              <w:pStyle w:val="1MCBodyText0"/>
              <w:jc w:val="center"/>
            </w:pPr>
            <w:r>
              <w:rPr>
                <w:noProof/>
              </w:rPr>
              <w:t>11</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907678E" w14:textId="73AC89DF" w:rsidR="00F45418" w:rsidRDefault="00B10316" w:rsidP="00351CB8">
            <w:pPr>
              <w:pStyle w:val="1MCBodyText0"/>
            </w:pPr>
            <w:r>
              <w:rPr>
                <w:noProof/>
              </w:rPr>
              <w:t xml:space="preserve">Skag Turf Tiger Clamshell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C1C68AF" w14:textId="485F6BF0" w:rsidR="00F45418" w:rsidRDefault="00B10316" w:rsidP="00351CB8">
            <w:pPr>
              <w:pStyle w:val="1MCBodyText0"/>
              <w:jc w:val="center"/>
            </w:pPr>
            <w:r>
              <w:rPr>
                <w:noProof/>
              </w:rPr>
              <w:t>C0200052/E1300309</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8E8E0F4" w14:textId="24EF3839" w:rsidR="00F45418" w:rsidRDefault="00B10316" w:rsidP="00351CB8">
            <w:pPr>
              <w:pStyle w:val="1MCBodyText0"/>
              <w:ind w:right="166"/>
              <w:jc w:val="right"/>
            </w:pPr>
            <w:r>
              <w:rPr>
                <w:noProof/>
              </w:rPr>
              <w:t>$ 3,000</w:t>
            </w:r>
          </w:p>
        </w:tc>
      </w:tr>
      <w:tr w:rsidR="00F43901" w14:paraId="36E82107"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516B102" w14:textId="7F973ECF" w:rsidR="00F45418" w:rsidRDefault="00B10316" w:rsidP="00351CB8">
            <w:pPr>
              <w:pStyle w:val="1MCBodyText0"/>
              <w:jc w:val="center"/>
            </w:pPr>
            <w:r>
              <w:rPr>
                <w:noProof/>
              </w:rPr>
              <w:t>12</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29183AC" w14:textId="520E6033" w:rsidR="00F45418" w:rsidRDefault="00B10316" w:rsidP="00351CB8">
            <w:pPr>
              <w:pStyle w:val="1MCBodyText0"/>
            </w:pPr>
            <w:r>
              <w:rPr>
                <w:noProof/>
              </w:rPr>
              <w:t xml:space="preserve">2011 Premier Club Car Utility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375578C" w14:textId="24EBBF06" w:rsidR="00F45418" w:rsidRDefault="00B10316" w:rsidP="00351CB8">
            <w:pPr>
              <w:pStyle w:val="1MCBodyText0"/>
              <w:jc w:val="center"/>
            </w:pPr>
            <w:r>
              <w:rPr>
                <w:noProof/>
              </w:rPr>
              <w:t>RG1102-166068</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7AC4537" w14:textId="1ACD88E3" w:rsidR="00F45418" w:rsidRDefault="00B10316" w:rsidP="00351CB8">
            <w:pPr>
              <w:pStyle w:val="1MCBodyText0"/>
              <w:ind w:right="166"/>
              <w:jc w:val="right"/>
            </w:pPr>
            <w:r>
              <w:rPr>
                <w:noProof/>
              </w:rPr>
              <w:t>$ 3,500</w:t>
            </w:r>
          </w:p>
        </w:tc>
      </w:tr>
      <w:tr w:rsidR="00F43901" w14:paraId="5AE74198"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247DF6A" w14:textId="2A633A80" w:rsidR="00F45418" w:rsidRDefault="00B10316" w:rsidP="00351CB8">
            <w:pPr>
              <w:pStyle w:val="1MCBodyText0"/>
              <w:jc w:val="center"/>
            </w:pPr>
            <w:r>
              <w:rPr>
                <w:noProof/>
              </w:rPr>
              <w:t>13</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A529F21" w14:textId="3880C91B" w:rsidR="00F45418" w:rsidRDefault="00B10316" w:rsidP="00351CB8">
            <w:pPr>
              <w:pStyle w:val="1MCBodyText0"/>
            </w:pPr>
            <w:r>
              <w:rPr>
                <w:noProof/>
              </w:rPr>
              <w:t xml:space="preserve">2008 Premier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EAF829D" w14:textId="5B1FF018" w:rsidR="00F45418" w:rsidRDefault="00B10316" w:rsidP="00351CB8">
            <w:pPr>
              <w:pStyle w:val="1MCBodyText0"/>
              <w:jc w:val="center"/>
            </w:pPr>
            <w:r>
              <w:rPr>
                <w:noProof/>
              </w:rPr>
              <w:t>RG-0813-883399</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E32B8C5" w14:textId="7F84037E" w:rsidR="00F45418" w:rsidRDefault="00B10316" w:rsidP="00351CB8">
            <w:pPr>
              <w:pStyle w:val="1MCBodyText0"/>
              <w:ind w:right="166"/>
              <w:jc w:val="right"/>
            </w:pPr>
            <w:r>
              <w:rPr>
                <w:noProof/>
              </w:rPr>
              <w:t>$ 3,000</w:t>
            </w:r>
          </w:p>
        </w:tc>
      </w:tr>
      <w:tr w:rsidR="00F43901" w14:paraId="47649574"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4CC50DD" w14:textId="02440992" w:rsidR="00F45418" w:rsidRDefault="00B10316" w:rsidP="00351CB8">
            <w:pPr>
              <w:pStyle w:val="1MCBodyText0"/>
              <w:jc w:val="center"/>
            </w:pPr>
            <w:r>
              <w:rPr>
                <w:noProof/>
              </w:rPr>
              <w:t>14</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D4716A9" w14:textId="4837CEEE" w:rsidR="00F45418" w:rsidRDefault="00B10316" w:rsidP="00351CB8">
            <w:pPr>
              <w:pStyle w:val="1MCBodyText0"/>
            </w:pPr>
            <w:r>
              <w:rPr>
                <w:noProof/>
              </w:rPr>
              <w:t xml:space="preserve">2008 Premier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B3D2C49" w14:textId="4687E10B" w:rsidR="00F45418" w:rsidRDefault="00B10316" w:rsidP="00351CB8">
            <w:pPr>
              <w:pStyle w:val="1MCBodyText0"/>
              <w:jc w:val="center"/>
            </w:pPr>
            <w:r>
              <w:rPr>
                <w:noProof/>
              </w:rPr>
              <w:t>RG-0813-885260</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4D8ACA8" w14:textId="4214E12D" w:rsidR="00F45418" w:rsidRDefault="00B10316" w:rsidP="00351CB8">
            <w:pPr>
              <w:pStyle w:val="1MCBodyText0"/>
              <w:ind w:right="166"/>
              <w:jc w:val="right"/>
            </w:pPr>
            <w:r>
              <w:rPr>
                <w:noProof/>
              </w:rPr>
              <w:t>$ 3,000</w:t>
            </w:r>
          </w:p>
        </w:tc>
      </w:tr>
      <w:tr w:rsidR="00F43901" w14:paraId="6970FC03"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8C6569C" w14:textId="053B4480" w:rsidR="00F45418" w:rsidRDefault="00B10316" w:rsidP="00351CB8">
            <w:pPr>
              <w:pStyle w:val="1MCBodyText0"/>
              <w:jc w:val="center"/>
            </w:pPr>
            <w:r>
              <w:rPr>
                <w:noProof/>
              </w:rPr>
              <w:t>15</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BF585D9" w14:textId="698A49B8" w:rsidR="00F45418" w:rsidRDefault="00B10316" w:rsidP="00351CB8">
            <w:pPr>
              <w:pStyle w:val="1MCBodyText0"/>
            </w:pPr>
            <w:r>
              <w:rPr>
                <w:noProof/>
              </w:rPr>
              <w:t xml:space="preserve">2012 John Deere Gator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51CB451" w14:textId="6B4CF392" w:rsidR="00F45418" w:rsidRDefault="00B10316" w:rsidP="00351CB8">
            <w:pPr>
              <w:pStyle w:val="1MCBodyText0"/>
              <w:jc w:val="center"/>
            </w:pPr>
            <w:r>
              <w:rPr>
                <w:noProof/>
              </w:rPr>
              <w:t>1M04X2SJKBM061523</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93E6336" w14:textId="5121FD88" w:rsidR="00F45418" w:rsidRDefault="00B10316" w:rsidP="00351CB8">
            <w:pPr>
              <w:pStyle w:val="1MCBodyText0"/>
              <w:ind w:right="166"/>
              <w:jc w:val="right"/>
            </w:pPr>
            <w:r>
              <w:rPr>
                <w:noProof/>
              </w:rPr>
              <w:t>$ 3,000</w:t>
            </w:r>
          </w:p>
        </w:tc>
      </w:tr>
      <w:tr w:rsidR="00F43901" w14:paraId="6A614BE6"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E80E06C" w14:textId="76B91025" w:rsidR="00F45418" w:rsidRDefault="00B10316" w:rsidP="00351CB8">
            <w:pPr>
              <w:pStyle w:val="1MCBodyText0"/>
              <w:jc w:val="center"/>
            </w:pPr>
            <w:r>
              <w:rPr>
                <w:noProof/>
              </w:rPr>
              <w:t>16</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12E6734" w14:textId="7C863A78" w:rsidR="00F45418" w:rsidRDefault="00B10316" w:rsidP="00351CB8">
            <w:pPr>
              <w:pStyle w:val="1MCBodyText0"/>
            </w:pPr>
            <w:r>
              <w:rPr>
                <w:noProof/>
              </w:rPr>
              <w:t xml:space="preserve">2007 Premier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C39F2D0" w14:textId="3348B868" w:rsidR="00F45418" w:rsidRDefault="00B10316" w:rsidP="00351CB8">
            <w:pPr>
              <w:pStyle w:val="1MCBodyText0"/>
              <w:jc w:val="center"/>
            </w:pPr>
            <w:r>
              <w:rPr>
                <w:noProof/>
              </w:rPr>
              <w:t>RG0740-817640</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624BC87" w14:textId="35FDA041" w:rsidR="00F45418" w:rsidRDefault="00B10316" w:rsidP="00351CB8">
            <w:pPr>
              <w:pStyle w:val="1MCBodyText0"/>
              <w:ind w:right="166"/>
              <w:jc w:val="right"/>
            </w:pPr>
            <w:r>
              <w:rPr>
                <w:noProof/>
              </w:rPr>
              <w:t>$ 3,000</w:t>
            </w:r>
          </w:p>
        </w:tc>
      </w:tr>
      <w:tr w:rsidR="00F43901" w14:paraId="686B706D"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1A9B3FC" w14:textId="4E39833F" w:rsidR="00F45418" w:rsidRDefault="00B10316" w:rsidP="00351CB8">
            <w:pPr>
              <w:pStyle w:val="1MCBodyText0"/>
              <w:jc w:val="center"/>
            </w:pPr>
            <w:r>
              <w:rPr>
                <w:noProof/>
              </w:rPr>
              <w:t>17</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66AA6EF" w14:textId="35FEB02E" w:rsidR="00F45418" w:rsidRDefault="00B10316" w:rsidP="00351CB8">
            <w:pPr>
              <w:pStyle w:val="1MCBodyText0"/>
            </w:pPr>
            <w:r>
              <w:rPr>
                <w:noProof/>
              </w:rPr>
              <w:t xml:space="preserve">2008 Premier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492F73D" w14:textId="195C4C13" w:rsidR="00F45418" w:rsidRDefault="00B10316" w:rsidP="00351CB8">
            <w:pPr>
              <w:pStyle w:val="1MCBodyText0"/>
              <w:jc w:val="center"/>
            </w:pPr>
            <w:r>
              <w:rPr>
                <w:noProof/>
              </w:rPr>
              <w:t>RG0813-885250</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523C5E4" w14:textId="52A62830" w:rsidR="00F45418" w:rsidRDefault="00B10316" w:rsidP="00351CB8">
            <w:pPr>
              <w:pStyle w:val="1MCBodyText0"/>
              <w:ind w:right="166"/>
              <w:jc w:val="right"/>
            </w:pPr>
            <w:r>
              <w:rPr>
                <w:noProof/>
              </w:rPr>
              <w:t>$ 3,000</w:t>
            </w:r>
          </w:p>
        </w:tc>
      </w:tr>
      <w:tr w:rsidR="00F43901" w14:paraId="219133D0"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CC4F311" w14:textId="544F2D55" w:rsidR="00F45418" w:rsidRDefault="00B10316" w:rsidP="00351CB8">
            <w:pPr>
              <w:pStyle w:val="1MCBodyText0"/>
              <w:jc w:val="center"/>
            </w:pPr>
            <w:r>
              <w:rPr>
                <w:noProof/>
              </w:rPr>
              <w:t>18</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AADBB7A" w14:textId="46933603" w:rsidR="00F45418" w:rsidRDefault="00B10316" w:rsidP="00351CB8">
            <w:pPr>
              <w:pStyle w:val="1MCBodyText0"/>
            </w:pPr>
            <w:r>
              <w:rPr>
                <w:noProof/>
              </w:rPr>
              <w:t xml:space="preserve">Middleton Deere ATV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5FE0B2A" w14:textId="4B1C79FE" w:rsidR="00F45418" w:rsidRDefault="00B10316" w:rsidP="00351CB8">
            <w:pPr>
              <w:pStyle w:val="1MCBodyText0"/>
              <w:jc w:val="center"/>
            </w:pPr>
            <w:r>
              <w:rPr>
                <w:noProof/>
              </w:rPr>
              <w:t>1M04X2SJADM08</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DFF2DE9" w14:textId="532CC149" w:rsidR="00F45418" w:rsidRDefault="00B10316" w:rsidP="00351CB8">
            <w:pPr>
              <w:pStyle w:val="1MCBodyText0"/>
              <w:ind w:right="166"/>
              <w:jc w:val="right"/>
            </w:pPr>
            <w:r>
              <w:rPr>
                <w:noProof/>
              </w:rPr>
              <w:t>$ 3,500</w:t>
            </w:r>
          </w:p>
        </w:tc>
      </w:tr>
      <w:tr w:rsidR="00F43901" w14:paraId="4FAD32EC"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A7D892E" w14:textId="544FC698" w:rsidR="00F45418" w:rsidRDefault="00B10316" w:rsidP="00351CB8">
            <w:pPr>
              <w:pStyle w:val="1MCBodyText0"/>
              <w:jc w:val="center"/>
            </w:pPr>
            <w:r>
              <w:rPr>
                <w:noProof/>
              </w:rPr>
              <w:t>19</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D0482A7" w14:textId="3E64C562" w:rsidR="00F45418" w:rsidRDefault="00B10316" w:rsidP="00351CB8">
            <w:pPr>
              <w:pStyle w:val="1MCBodyText0"/>
            </w:pPr>
            <w:r>
              <w:rPr>
                <w:noProof/>
              </w:rPr>
              <w:t xml:space="preserve">2013 Big O's Aluma Trailer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1150B72" w14:textId="6643C6E5" w:rsidR="00F45418" w:rsidRDefault="00B10316" w:rsidP="00351CB8">
            <w:pPr>
              <w:pStyle w:val="1MCBodyText0"/>
              <w:jc w:val="center"/>
            </w:pPr>
            <w:r>
              <w:rPr>
                <w:noProof/>
              </w:rPr>
              <w:t>1YGUS0815EB105039</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F64F8E5" w14:textId="34BC68AF" w:rsidR="00F45418" w:rsidRDefault="00B10316" w:rsidP="00351CB8">
            <w:pPr>
              <w:pStyle w:val="1MCBodyText0"/>
              <w:ind w:right="166"/>
              <w:jc w:val="right"/>
            </w:pPr>
            <w:r>
              <w:rPr>
                <w:noProof/>
              </w:rPr>
              <w:t>$ 1,000</w:t>
            </w:r>
          </w:p>
        </w:tc>
      </w:tr>
      <w:tr w:rsidR="00F43901" w14:paraId="278AB287"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2875762" w14:textId="5AA0282A" w:rsidR="00F45418" w:rsidRDefault="00B10316" w:rsidP="00351CB8">
            <w:pPr>
              <w:pStyle w:val="1MCBodyText0"/>
              <w:jc w:val="center"/>
            </w:pPr>
            <w:r>
              <w:rPr>
                <w:noProof/>
              </w:rPr>
              <w:t>20</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D3027A9" w14:textId="16D9E96D" w:rsidR="00F45418" w:rsidRDefault="00B10316" w:rsidP="00351CB8">
            <w:pPr>
              <w:pStyle w:val="1MCBodyText0"/>
            </w:pPr>
            <w:r>
              <w:rPr>
                <w:noProof/>
              </w:rPr>
              <w:t xml:space="preserve">Scag 52' 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B6E6F2A" w14:textId="6DCF77E8" w:rsidR="00F45418" w:rsidRDefault="00B10316" w:rsidP="00351CB8">
            <w:pPr>
              <w:pStyle w:val="1MCBodyText0"/>
              <w:jc w:val="center"/>
            </w:pPr>
            <w:r>
              <w:rPr>
                <w:noProof/>
              </w:rPr>
              <w:t>J9001516A</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6AB5FE4" w14:textId="1D9F6AD5" w:rsidR="00F45418" w:rsidRDefault="00B10316" w:rsidP="00351CB8">
            <w:pPr>
              <w:pStyle w:val="1MCBodyText0"/>
              <w:ind w:right="166"/>
              <w:jc w:val="right"/>
            </w:pPr>
            <w:r>
              <w:rPr>
                <w:noProof/>
              </w:rPr>
              <w:t>$ 3,500</w:t>
            </w:r>
          </w:p>
        </w:tc>
      </w:tr>
      <w:tr w:rsidR="00F43901" w14:paraId="2095782B"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EEFB2E6" w14:textId="2320C4C9" w:rsidR="00F45418" w:rsidRDefault="00B10316" w:rsidP="00351CB8">
            <w:pPr>
              <w:pStyle w:val="1MCBodyText0"/>
              <w:jc w:val="center"/>
            </w:pPr>
            <w:r>
              <w:rPr>
                <w:noProof/>
              </w:rPr>
              <w:lastRenderedPageBreak/>
              <w:t>21</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CAECA78" w14:textId="36F4FB13" w:rsidR="00F45418" w:rsidRDefault="00B10316" w:rsidP="00351CB8">
            <w:pPr>
              <w:pStyle w:val="1MCBodyText0"/>
            </w:pPr>
            <w:r>
              <w:rPr>
                <w:noProof/>
              </w:rPr>
              <w:t xml:space="preserve">Scag 48" 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89A17CF" w14:textId="0C80ECBE" w:rsidR="00F45418" w:rsidRDefault="00B10316" w:rsidP="00351CB8">
            <w:pPr>
              <w:pStyle w:val="1MCBodyText0"/>
              <w:jc w:val="center"/>
            </w:pPr>
            <w:r>
              <w:rPr>
                <w:noProof/>
              </w:rPr>
              <w:t>E4300063</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A906592" w14:textId="705FAAD3" w:rsidR="00F45418" w:rsidRDefault="00B10316" w:rsidP="00351CB8">
            <w:pPr>
              <w:pStyle w:val="1MCBodyText0"/>
              <w:ind w:right="166"/>
              <w:jc w:val="right"/>
            </w:pPr>
            <w:r>
              <w:rPr>
                <w:noProof/>
              </w:rPr>
              <w:t>$ 3,500</w:t>
            </w:r>
          </w:p>
        </w:tc>
      </w:tr>
      <w:tr w:rsidR="00F43901" w14:paraId="185AECF7"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12FD334" w14:textId="48BDE29A" w:rsidR="00F45418" w:rsidRDefault="00B10316" w:rsidP="00351CB8">
            <w:pPr>
              <w:pStyle w:val="1MCBodyText0"/>
              <w:jc w:val="center"/>
            </w:pPr>
            <w:r>
              <w:rPr>
                <w:noProof/>
              </w:rPr>
              <w:t>22</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2C6339A" w14:textId="4C1F0B29" w:rsidR="00F45418" w:rsidRDefault="00B10316" w:rsidP="00351CB8">
            <w:pPr>
              <w:pStyle w:val="1MCBodyText0"/>
            </w:pPr>
            <w:r>
              <w:rPr>
                <w:noProof/>
              </w:rPr>
              <w:t xml:space="preserve">John Deere Gator  Cab/Kits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8B68040" w14:textId="272AE801" w:rsidR="00F45418" w:rsidRDefault="00B10316" w:rsidP="00351CB8">
            <w:pPr>
              <w:pStyle w:val="1MCBodyText0"/>
              <w:jc w:val="center"/>
            </w:pPr>
            <w:r>
              <w:rPr>
                <w:noProof/>
              </w:rPr>
              <w:t>1M04X2SJEDM082711</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C62E0E8" w14:textId="5F10C946" w:rsidR="00F45418" w:rsidRDefault="00B10316" w:rsidP="00351CB8">
            <w:pPr>
              <w:pStyle w:val="1MCBodyText0"/>
              <w:ind w:right="166"/>
              <w:jc w:val="right"/>
            </w:pPr>
            <w:r>
              <w:rPr>
                <w:noProof/>
              </w:rPr>
              <w:t>$ 5,000</w:t>
            </w:r>
          </w:p>
        </w:tc>
      </w:tr>
      <w:tr w:rsidR="00F43901" w14:paraId="10D02222"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3417A8C" w14:textId="6CDFE8C4" w:rsidR="00F45418" w:rsidRDefault="00B10316" w:rsidP="00351CB8">
            <w:pPr>
              <w:pStyle w:val="1MCBodyText0"/>
              <w:jc w:val="center"/>
            </w:pPr>
            <w:r>
              <w:rPr>
                <w:noProof/>
              </w:rPr>
              <w:t>23</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2073D41" w14:textId="101E9FB5" w:rsidR="00F45418" w:rsidRDefault="00B10316" w:rsidP="00351CB8">
            <w:pPr>
              <w:pStyle w:val="1MCBodyText0"/>
            </w:pPr>
            <w:r>
              <w:rPr>
                <w:noProof/>
              </w:rPr>
              <w:t xml:space="preserve">Premier Golf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AC5ABC5" w14:textId="44A979FD" w:rsidR="00F45418" w:rsidRDefault="00B10316" w:rsidP="00351CB8">
            <w:pPr>
              <w:pStyle w:val="1MCBodyText0"/>
              <w:jc w:val="center"/>
            </w:pPr>
            <w:r>
              <w:rPr>
                <w:noProof/>
              </w:rPr>
              <w:t>290915</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C5B9781" w14:textId="40D63566" w:rsidR="00F45418" w:rsidRDefault="00B10316" w:rsidP="00351CB8">
            <w:pPr>
              <w:pStyle w:val="1MCBodyText0"/>
              <w:ind w:right="166"/>
              <w:jc w:val="right"/>
            </w:pPr>
            <w:r>
              <w:rPr>
                <w:noProof/>
              </w:rPr>
              <w:t>$ 3,000</w:t>
            </w:r>
          </w:p>
        </w:tc>
      </w:tr>
      <w:tr w:rsidR="00F43901" w14:paraId="3A472B84"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BBA25FB" w14:textId="3A95F06C" w:rsidR="00F45418" w:rsidRDefault="00B10316" w:rsidP="00351CB8">
            <w:pPr>
              <w:pStyle w:val="1MCBodyText0"/>
              <w:jc w:val="center"/>
            </w:pPr>
            <w:r>
              <w:rPr>
                <w:noProof/>
              </w:rPr>
              <w:t>24</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F4FC76E" w14:textId="565E7C41" w:rsidR="00F45418" w:rsidRDefault="00B10316" w:rsidP="00351CB8">
            <w:pPr>
              <w:pStyle w:val="1MCBodyText0"/>
            </w:pPr>
            <w:r>
              <w:rPr>
                <w:noProof/>
              </w:rPr>
              <w:t xml:space="preserve">Premier Golf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2A2981C" w14:textId="616D16D7" w:rsidR="00F45418" w:rsidRDefault="00B10316" w:rsidP="00351CB8">
            <w:pPr>
              <w:pStyle w:val="1MCBodyText0"/>
              <w:jc w:val="center"/>
            </w:pPr>
            <w:r>
              <w:rPr>
                <w:noProof/>
              </w:rPr>
              <w:t>454457</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2B23925" w14:textId="4D061154" w:rsidR="00F45418" w:rsidRDefault="00B10316" w:rsidP="00351CB8">
            <w:pPr>
              <w:pStyle w:val="1MCBodyText0"/>
              <w:ind w:right="166"/>
              <w:jc w:val="right"/>
            </w:pPr>
            <w:r>
              <w:rPr>
                <w:noProof/>
              </w:rPr>
              <w:t>$ 3,000</w:t>
            </w:r>
          </w:p>
        </w:tc>
      </w:tr>
      <w:tr w:rsidR="00F43901" w14:paraId="3FED1DA9"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75D3028" w14:textId="5C17CB70" w:rsidR="00F45418" w:rsidRDefault="00B10316" w:rsidP="00351CB8">
            <w:pPr>
              <w:pStyle w:val="1MCBodyText0"/>
              <w:jc w:val="center"/>
            </w:pPr>
            <w:r>
              <w:rPr>
                <w:noProof/>
              </w:rPr>
              <w:t>25</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D0D5A21" w14:textId="1A06C5C3" w:rsidR="00F45418" w:rsidRDefault="00B10316" w:rsidP="00351CB8">
            <w:pPr>
              <w:pStyle w:val="1MCBodyText0"/>
            </w:pPr>
            <w:r>
              <w:rPr>
                <w:noProof/>
              </w:rPr>
              <w:t xml:space="preserve">Premier Golf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4477788" w14:textId="1F115C16" w:rsidR="00F45418" w:rsidRDefault="00B10316" w:rsidP="00351CB8">
            <w:pPr>
              <w:pStyle w:val="1MCBodyText0"/>
              <w:jc w:val="center"/>
            </w:pPr>
            <w:r>
              <w:rPr>
                <w:noProof/>
              </w:rPr>
              <w:t>4544460</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4C18A8C" w14:textId="594CD890" w:rsidR="00F45418" w:rsidRDefault="00B10316" w:rsidP="00351CB8">
            <w:pPr>
              <w:pStyle w:val="1MCBodyText0"/>
              <w:ind w:right="166"/>
              <w:jc w:val="right"/>
            </w:pPr>
            <w:r>
              <w:rPr>
                <w:noProof/>
              </w:rPr>
              <w:t>$ 3,000</w:t>
            </w:r>
          </w:p>
        </w:tc>
      </w:tr>
      <w:tr w:rsidR="00F43901" w14:paraId="47EA8B70"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697BF87" w14:textId="155CC4D5" w:rsidR="00F45418" w:rsidRDefault="00B10316" w:rsidP="00351CB8">
            <w:pPr>
              <w:pStyle w:val="1MCBodyText0"/>
              <w:jc w:val="center"/>
            </w:pPr>
            <w:r>
              <w:rPr>
                <w:noProof/>
              </w:rPr>
              <w:t>26</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69B5D70" w14:textId="57736021" w:rsidR="00F45418" w:rsidRDefault="00B10316" w:rsidP="00351CB8">
            <w:pPr>
              <w:pStyle w:val="1MCBodyText0"/>
            </w:pPr>
            <w:r>
              <w:rPr>
                <w:noProof/>
              </w:rPr>
              <w:t xml:space="preserve">Premier Golf Club Car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15C386E" w14:textId="0B642ADB" w:rsidR="00F45418" w:rsidRDefault="00B10316" w:rsidP="00351CB8">
            <w:pPr>
              <w:pStyle w:val="1MCBodyText0"/>
              <w:jc w:val="center"/>
            </w:pPr>
            <w:r>
              <w:rPr>
                <w:noProof/>
              </w:rPr>
              <w:t>454378</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9ED83EB" w14:textId="548D2396" w:rsidR="00F45418" w:rsidRDefault="00B10316" w:rsidP="00351CB8">
            <w:pPr>
              <w:pStyle w:val="1MCBodyText0"/>
              <w:ind w:right="166"/>
              <w:jc w:val="right"/>
            </w:pPr>
            <w:r>
              <w:rPr>
                <w:noProof/>
              </w:rPr>
              <w:t>$ 3,000</w:t>
            </w:r>
          </w:p>
        </w:tc>
      </w:tr>
      <w:tr w:rsidR="00F43901" w14:paraId="3670FAED"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BF422F4" w14:textId="69F73790" w:rsidR="00F45418" w:rsidRDefault="00B10316" w:rsidP="00351CB8">
            <w:pPr>
              <w:pStyle w:val="1MCBodyText0"/>
              <w:jc w:val="center"/>
            </w:pPr>
            <w:r>
              <w:rPr>
                <w:noProof/>
              </w:rPr>
              <w:t>27</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FEDA742" w14:textId="4C1CCDCE" w:rsidR="00F45418" w:rsidRDefault="00B10316" w:rsidP="00351CB8">
            <w:pPr>
              <w:pStyle w:val="1MCBodyText0"/>
            </w:pPr>
            <w:r>
              <w:rPr>
                <w:noProof/>
              </w:rPr>
              <w:t xml:space="preserve">Scag 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B3666CB" w14:textId="6F5A3682" w:rsidR="00F45418" w:rsidRDefault="00B10316" w:rsidP="00351CB8">
            <w:pPr>
              <w:pStyle w:val="1MCBodyText0"/>
              <w:jc w:val="center"/>
            </w:pPr>
            <w:r>
              <w:rPr>
                <w:noProof/>
              </w:rPr>
              <w:t>SWZL52V-22FSE</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1124F18" w14:textId="521184C7" w:rsidR="00F45418" w:rsidRDefault="00B10316" w:rsidP="00351CB8">
            <w:pPr>
              <w:pStyle w:val="1MCBodyText0"/>
              <w:ind w:right="166"/>
              <w:jc w:val="right"/>
            </w:pPr>
            <w:r>
              <w:rPr>
                <w:noProof/>
              </w:rPr>
              <w:t>$ 3,500</w:t>
            </w:r>
          </w:p>
        </w:tc>
      </w:tr>
      <w:tr w:rsidR="00F43901" w14:paraId="3F33F7A6"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7571A36" w14:textId="2B2F146D" w:rsidR="00F45418" w:rsidRDefault="00B10316" w:rsidP="00351CB8">
            <w:pPr>
              <w:pStyle w:val="1MCBodyText0"/>
              <w:jc w:val="center"/>
            </w:pPr>
            <w:r>
              <w:rPr>
                <w:noProof/>
              </w:rPr>
              <w:t>28</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3954CD4" w14:textId="7238A55C" w:rsidR="00F45418" w:rsidRDefault="00B10316" w:rsidP="00351CB8">
            <w:pPr>
              <w:pStyle w:val="1MCBodyText0"/>
            </w:pPr>
            <w:r>
              <w:rPr>
                <w:noProof/>
              </w:rPr>
              <w:t xml:space="preserve">Ballweg Turf JD Gator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1B1383C" w14:textId="04771220" w:rsidR="00F45418" w:rsidRDefault="00B10316" w:rsidP="00351CB8">
            <w:pPr>
              <w:pStyle w:val="1MCBodyText0"/>
              <w:jc w:val="center"/>
            </w:pPr>
            <w:r>
              <w:rPr>
                <w:noProof/>
              </w:rPr>
              <w:t>4263</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6C719C2" w14:textId="2AD14CCD" w:rsidR="00F45418" w:rsidRDefault="00B10316" w:rsidP="00351CB8">
            <w:pPr>
              <w:pStyle w:val="1MCBodyText0"/>
              <w:ind w:right="166"/>
              <w:jc w:val="right"/>
            </w:pPr>
            <w:r>
              <w:rPr>
                <w:noProof/>
              </w:rPr>
              <w:t>$ 8,500</w:t>
            </w:r>
          </w:p>
        </w:tc>
      </w:tr>
      <w:tr w:rsidR="00F43901" w14:paraId="0BFEF237"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7B082C8" w14:textId="483A8E0C" w:rsidR="00F45418" w:rsidRDefault="00B10316" w:rsidP="00351CB8">
            <w:pPr>
              <w:pStyle w:val="1MCBodyText0"/>
              <w:jc w:val="center"/>
            </w:pPr>
            <w:r>
              <w:rPr>
                <w:noProof/>
              </w:rPr>
              <w:t>29</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9960693" w14:textId="795162E1" w:rsidR="00F45418" w:rsidRDefault="00B10316" w:rsidP="00351CB8">
            <w:pPr>
              <w:pStyle w:val="1MCBodyText0"/>
            </w:pPr>
            <w:r>
              <w:rPr>
                <w:noProof/>
              </w:rPr>
              <w:t xml:space="preserve">Ballweg Turf JD Gator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B872006" w14:textId="5E797D89" w:rsidR="00F45418" w:rsidRDefault="00B10316" w:rsidP="00351CB8">
            <w:pPr>
              <w:pStyle w:val="1MCBodyText0"/>
              <w:jc w:val="center"/>
            </w:pPr>
            <w:r>
              <w:rPr>
                <w:noProof/>
              </w:rPr>
              <w:t>4158</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9E4723A" w14:textId="19D4A1E6" w:rsidR="00F45418" w:rsidRDefault="00B10316" w:rsidP="00351CB8">
            <w:pPr>
              <w:pStyle w:val="1MCBodyText0"/>
              <w:ind w:right="166"/>
              <w:jc w:val="right"/>
            </w:pPr>
            <w:r>
              <w:rPr>
                <w:noProof/>
              </w:rPr>
              <w:t>$ 8,500</w:t>
            </w:r>
          </w:p>
        </w:tc>
      </w:tr>
      <w:tr w:rsidR="00F43901" w14:paraId="253C6415" w14:textId="77777777" w:rsidTr="00371C63">
        <w:trPr>
          <w:trHeight w:val="360"/>
        </w:trPr>
        <w:tc>
          <w:tcPr>
            <w:tcW w:w="62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E9EE4F9" w14:textId="5FB7F1AD" w:rsidR="00F45418" w:rsidRDefault="00B10316" w:rsidP="00351CB8">
            <w:pPr>
              <w:pStyle w:val="1MCBodyText0"/>
              <w:jc w:val="center"/>
            </w:pPr>
            <w:r>
              <w:rPr>
                <w:noProof/>
              </w:rPr>
              <w:t>30</w:t>
            </w:r>
          </w:p>
        </w:tc>
        <w:tc>
          <w:tcPr>
            <w:tcW w:w="22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0C2F8C0" w14:textId="1E891C9F" w:rsidR="00F45418" w:rsidRDefault="00B10316" w:rsidP="00351CB8">
            <w:pPr>
              <w:pStyle w:val="1MCBodyText0"/>
            </w:pPr>
            <w:r>
              <w:rPr>
                <w:noProof/>
              </w:rPr>
              <w:t xml:space="preserve">Scag Mower </w:t>
            </w:r>
          </w:p>
        </w:tc>
        <w:tc>
          <w:tcPr>
            <w:tcW w:w="1062"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2CDC4DB" w14:textId="7BC630AC" w:rsidR="00F45418" w:rsidRDefault="00B10316" w:rsidP="00351CB8">
            <w:pPr>
              <w:pStyle w:val="1MCBodyText0"/>
              <w:jc w:val="center"/>
            </w:pPr>
            <w:r>
              <w:rPr>
                <w:noProof/>
              </w:rPr>
              <w:t>N8901098</w:t>
            </w:r>
          </w:p>
        </w:tc>
        <w:tc>
          <w:tcPr>
            <w:tcW w:w="103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B05B6A2" w14:textId="000A7110" w:rsidR="00F45418" w:rsidRDefault="00B10316" w:rsidP="00351CB8">
            <w:pPr>
              <w:pStyle w:val="1MCBodyText0"/>
              <w:ind w:right="166"/>
              <w:jc w:val="right"/>
            </w:pPr>
            <w:r>
              <w:rPr>
                <w:noProof/>
              </w:rPr>
              <w:t>$ 6,000</w:t>
            </w:r>
          </w:p>
        </w:tc>
      </w:tr>
    </w:tbl>
    <w:p w14:paraId="781E0168" w14:textId="554538AC" w:rsidR="00F45418" w:rsidRDefault="00F45418" w:rsidP="00FE6E04">
      <w:pPr>
        <w:pStyle w:val="1MCBodyText"/>
      </w:pPr>
    </w:p>
    <w:p w14:paraId="7274692B" w14:textId="40EAE190" w:rsidR="00F45418" w:rsidRPr="006F03E9" w:rsidRDefault="006F179F" w:rsidP="00FE6E04">
      <w:pPr>
        <w:pStyle w:val="1MCBodyText"/>
      </w:pPr>
      <w:r w:rsidRPr="006F03E9">
        <w:fldChar w:fldCharType="begin"/>
      </w:r>
      <w:r w:rsidRPr="006F03E9">
        <w:instrText xml:space="preserve"> SET AI "0" </w:instrText>
      </w:r>
      <w:r w:rsidRPr="006F03E9">
        <w:fldChar w:fldCharType="separate"/>
      </w:r>
      <w:r w:rsidR="00B10316" w:rsidRPr="006F03E9">
        <w:rPr>
          <w:noProof/>
        </w:rPr>
        <w:t>0</w:t>
      </w:r>
      <w:r w:rsidRPr="006F03E9">
        <w:fldChar w:fldCharType="end"/>
      </w:r>
    </w:p>
    <w:p w14:paraId="293EF139" w14:textId="76F38B6E" w:rsidR="00F45418" w:rsidRPr="006F03E9" w:rsidRDefault="006F179F" w:rsidP="00217AA5">
      <w:pPr>
        <w:pStyle w:val="2020SubHeader"/>
      </w:pPr>
      <w:r w:rsidRPr="006F03E9">
        <w:t>Additional Interests</w:t>
      </w:r>
    </w:p>
    <w:tbl>
      <w:tblPr>
        <w:tblW w:w="10800" w:type="dxa"/>
        <w:tblLayout w:type="fixed"/>
        <w:tblLook w:val="04A0" w:firstRow="1" w:lastRow="0" w:firstColumn="1" w:lastColumn="0" w:noHBand="0" w:noVBand="1"/>
      </w:tblPr>
      <w:tblGrid>
        <w:gridCol w:w="1927"/>
        <w:gridCol w:w="4730"/>
        <w:gridCol w:w="4143"/>
      </w:tblGrid>
      <w:tr w:rsidR="00217AA5" w:rsidRPr="006F03E9" w14:paraId="0353D9CA" w14:textId="77777777" w:rsidTr="00217AA5">
        <w:trPr>
          <w:trHeight w:val="432"/>
          <w:tblHeader/>
        </w:trPr>
        <w:tc>
          <w:tcPr>
            <w:tcW w:w="892"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6EB8E81A" w14:textId="1B03D896" w:rsidR="00F45418" w:rsidRPr="006F03E9" w:rsidRDefault="006F179F">
            <w:pPr>
              <w:pStyle w:val="2020BodyText"/>
            </w:pPr>
            <w:r w:rsidRPr="006F03E9">
              <w:rPr>
                <w:rFonts w:asciiTheme="minorHAnsi" w:hAnsiTheme="minorHAnsi"/>
                <w:b/>
                <w:color w:val="FFFFFF" w:themeColor="background1"/>
              </w:rPr>
              <w:t>Equipment Number</w:t>
            </w:r>
          </w:p>
        </w:tc>
        <w:tc>
          <w:tcPr>
            <w:tcW w:w="2190"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6AD29D4" w14:textId="77777777" w:rsidR="00F45418" w:rsidRPr="006F03E9" w:rsidRDefault="006F179F">
            <w:pPr>
              <w:pStyle w:val="2020BodyText"/>
            </w:pPr>
            <w:r w:rsidRPr="006F03E9">
              <w:rPr>
                <w:rFonts w:asciiTheme="minorHAnsi" w:hAnsiTheme="minorHAnsi"/>
                <w:b/>
                <w:color w:val="FFFFFF" w:themeColor="background1"/>
              </w:rPr>
              <w:t>Name</w:t>
            </w:r>
          </w:p>
        </w:tc>
        <w:tc>
          <w:tcPr>
            <w:tcW w:w="1918"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hideMark/>
          </w:tcPr>
          <w:p w14:paraId="7C2A7192" w14:textId="77777777" w:rsidR="00F45418" w:rsidRPr="006F03E9" w:rsidRDefault="006F179F">
            <w:pPr>
              <w:pStyle w:val="2020BodyText"/>
            </w:pPr>
            <w:r w:rsidRPr="006F03E9">
              <w:rPr>
                <w:rFonts w:asciiTheme="minorHAnsi" w:hAnsiTheme="minorHAnsi"/>
                <w:b/>
                <w:color w:val="FFFFFF" w:themeColor="background1"/>
              </w:rPr>
              <w:t>Interest</w:t>
            </w:r>
          </w:p>
        </w:tc>
      </w:tr>
      <w:tr w:rsidR="00217AA5" w14:paraId="3423DF3E" w14:textId="77777777" w:rsidTr="00217AA5">
        <w:trPr>
          <w:trHeight w:val="360"/>
        </w:trPr>
        <w:tc>
          <w:tcPr>
            <w:tcW w:w="5000" w:type="pct"/>
            <w:gridSpan w:val="3"/>
            <w:tcBorders>
              <w:top w:val="single" w:sz="4" w:space="0" w:color="D9D9D9"/>
              <w:left w:val="single" w:sz="4" w:space="0" w:color="D9D9D9"/>
              <w:bottom w:val="single" w:sz="4" w:space="0" w:color="D9D9D9"/>
              <w:right w:val="single" w:sz="4" w:space="0" w:color="D9D9D9"/>
            </w:tcBorders>
            <w:vAlign w:val="center"/>
            <w:hideMark/>
          </w:tcPr>
          <w:p w14:paraId="2FFDBC0C" w14:textId="6037D9D4" w:rsidR="00F45418" w:rsidRDefault="00B10316">
            <w:pPr>
              <w:pStyle w:val="1MCBodyText"/>
            </w:pPr>
            <w:r w:rsidRPr="006F03E9">
              <w:rPr>
                <w:noProof/>
              </w:rPr>
              <w:t>None on File</w:t>
            </w:r>
          </w:p>
        </w:tc>
      </w:tr>
    </w:tbl>
    <w:p w14:paraId="510FEE43" w14:textId="3A6C95DE" w:rsidR="00F45418" w:rsidRDefault="00F45418">
      <w:pPr>
        <w:pStyle w:val="1MCBodyText"/>
      </w:pPr>
    </w:p>
    <w:p w14:paraId="53D5F87A" w14:textId="00A85489" w:rsidR="00F45418" w:rsidRDefault="00F45418">
      <w:pPr>
        <w:pStyle w:val="1MCBodyText"/>
      </w:pPr>
    </w:p>
    <w:p w14:paraId="30DA9FBD" w14:textId="4B149D34" w:rsidR="00F45418" w:rsidRDefault="00F45418">
      <w:pPr>
        <w:pStyle w:val="1MCBodyText"/>
        <w:rPr>
          <w:snapToGrid w:val="0"/>
        </w:rPr>
        <w:sectPr w:rsidR="00F45418" w:rsidSect="00371C63">
          <w:pgSz w:w="12240" w:h="15840" w:code="1"/>
          <w:pgMar w:top="720" w:right="720" w:bottom="1440" w:left="720" w:header="720" w:footer="288" w:gutter="0"/>
          <w:cols w:space="720"/>
          <w:docGrid w:linePitch="360"/>
        </w:sectPr>
      </w:pPr>
    </w:p>
    <w:p w14:paraId="273F308C" w14:textId="0CF929E5" w:rsidR="00F45418" w:rsidRDefault="006F179F" w:rsidP="009C5098">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r w:rsidR="00B10316">
        <w:rPr>
          <w:rFonts w:eastAsia="Calibri"/>
          <w:noProof/>
        </w:rPr>
        <w:t>0</w:t>
      </w:r>
      <w:r>
        <w:rPr>
          <w:rFonts w:eastAsia="Calibri"/>
        </w:rPr>
        <w:fldChar w:fldCharType="end"/>
      </w:r>
      <w:bookmarkStart w:id="11" w:name="_Toc141093278"/>
      <w:r>
        <w:rPr>
          <w:rFonts w:eastAsia="Calibri"/>
        </w:rPr>
        <w:t>General Liability</w:t>
      </w:r>
      <w:bookmarkEnd w:id="11"/>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9C5098" w14:paraId="07C0B9FE" w14:textId="77777777" w:rsidTr="009C5098">
        <w:trPr>
          <w:gridAfter w:val="1"/>
          <w:wAfter w:w="227" w:type="pct"/>
          <w:trHeight w:val="20"/>
        </w:trPr>
        <w:tc>
          <w:tcPr>
            <w:tcW w:w="1642" w:type="pct"/>
            <w:tcBorders>
              <w:top w:val="single" w:sz="24" w:space="0" w:color="E2A92E"/>
              <w:left w:val="nil"/>
              <w:bottom w:val="nil"/>
              <w:right w:val="nil"/>
            </w:tcBorders>
            <w:vAlign w:val="center"/>
            <w:hideMark/>
          </w:tcPr>
          <w:p w14:paraId="4F6663E1" w14:textId="77777777" w:rsidR="00F45418" w:rsidRDefault="006F179F">
            <w:pPr>
              <w:pStyle w:val="2020BodyText"/>
            </w:pPr>
            <w:r>
              <w:rPr>
                <w:color w:val="FFFFFF" w:themeColor="background1"/>
              </w:rPr>
              <w:t>..</w:t>
            </w:r>
          </w:p>
        </w:tc>
        <w:tc>
          <w:tcPr>
            <w:tcW w:w="934" w:type="pct"/>
            <w:gridSpan w:val="2"/>
            <w:vAlign w:val="center"/>
          </w:tcPr>
          <w:p w14:paraId="26129BC3" w14:textId="77777777" w:rsidR="00F45418" w:rsidRDefault="00F45418">
            <w:pPr>
              <w:pStyle w:val="2020BodyText"/>
            </w:pPr>
          </w:p>
        </w:tc>
        <w:tc>
          <w:tcPr>
            <w:tcW w:w="762" w:type="pct"/>
            <w:gridSpan w:val="2"/>
            <w:vAlign w:val="center"/>
          </w:tcPr>
          <w:p w14:paraId="32EE4655" w14:textId="77777777" w:rsidR="00F45418" w:rsidRDefault="00F45418">
            <w:pPr>
              <w:pStyle w:val="2020BodyText"/>
            </w:pPr>
          </w:p>
        </w:tc>
        <w:tc>
          <w:tcPr>
            <w:tcW w:w="718" w:type="pct"/>
            <w:vAlign w:val="center"/>
          </w:tcPr>
          <w:p w14:paraId="7A0CF115" w14:textId="77777777" w:rsidR="00F45418" w:rsidRDefault="00F45418">
            <w:pPr>
              <w:pStyle w:val="2020BodyText"/>
            </w:pPr>
          </w:p>
        </w:tc>
        <w:tc>
          <w:tcPr>
            <w:tcW w:w="718" w:type="pct"/>
            <w:gridSpan w:val="2"/>
          </w:tcPr>
          <w:p w14:paraId="5D89BA66" w14:textId="77777777" w:rsidR="00F45418" w:rsidRDefault="00F45418">
            <w:pPr>
              <w:pStyle w:val="2020BodyText"/>
            </w:pPr>
          </w:p>
        </w:tc>
      </w:tr>
      <w:tr w:rsidR="009C5098" w14:paraId="636B5EA5" w14:textId="77777777" w:rsidTr="009C5098">
        <w:trPr>
          <w:trHeight w:val="432"/>
        </w:trPr>
        <w:tc>
          <w:tcPr>
            <w:tcW w:w="2065" w:type="pct"/>
            <w:gridSpan w:val="2"/>
            <w:tcBorders>
              <w:top w:val="single" w:sz="2" w:space="0" w:color="31353E"/>
              <w:left w:val="nil"/>
              <w:bottom w:val="nil"/>
              <w:right w:val="nil"/>
            </w:tcBorders>
            <w:vAlign w:val="center"/>
            <w:hideMark/>
          </w:tcPr>
          <w:p w14:paraId="07ABFE13" w14:textId="77777777" w:rsidR="00F45418" w:rsidRDefault="006F179F">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6C3EC63D" w14:textId="77777777" w:rsidR="00F45418" w:rsidRDefault="006F179F">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3F47F9DC" w14:textId="77777777" w:rsidR="00F45418" w:rsidRDefault="006F179F">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474955BF" w14:textId="77777777" w:rsidR="00F45418" w:rsidRDefault="006F179F">
            <w:pPr>
              <w:pStyle w:val="2020BodyText"/>
              <w:jc w:val="center"/>
              <w:rPr>
                <w:rFonts w:ascii="Calibri Light" w:hAnsi="Calibri Light" w:cs="Calibri Light"/>
              </w:rPr>
            </w:pPr>
            <w:r>
              <w:rPr>
                <w:rFonts w:ascii="Calibri Light" w:hAnsi="Calibri Light" w:cs="Calibri Light"/>
              </w:rPr>
              <w:t>Expiration Date</w:t>
            </w:r>
          </w:p>
        </w:tc>
      </w:tr>
      <w:tr w:rsidR="009C5098" w14:paraId="7AFE8054" w14:textId="77777777" w:rsidTr="009C5098">
        <w:trPr>
          <w:trHeight w:val="288"/>
        </w:trPr>
        <w:tc>
          <w:tcPr>
            <w:tcW w:w="2065" w:type="pct"/>
            <w:gridSpan w:val="2"/>
            <w:tcBorders>
              <w:top w:val="nil"/>
              <w:left w:val="nil"/>
              <w:bottom w:val="single" w:sz="2" w:space="0" w:color="31353E"/>
              <w:right w:val="nil"/>
            </w:tcBorders>
            <w:vAlign w:val="center"/>
            <w:hideMark/>
          </w:tcPr>
          <w:p w14:paraId="291ACD1D" w14:textId="77777777" w:rsidR="00F45418" w:rsidRDefault="006F179F">
            <w:pPr>
              <w:pStyle w:val="1MCBodyText"/>
              <w:jc w:val="center"/>
              <w:rPr>
                <w:rFonts w:asciiTheme="minorHAnsi" w:hAnsiTheme="minorHAnsi" w:cstheme="minorHAnsi"/>
                <w:b/>
                <w:bCs/>
              </w:rPr>
            </w:pPr>
            <w:r>
              <w:rPr>
                <w:rFonts w:asciiTheme="minorHAnsi" w:hAnsiTheme="minorHAnsi" w:cstheme="minorHAnsi"/>
                <w:b/>
                <w:bCs/>
              </w:rPr>
              <w:t>Owners Insurance Company</w:t>
            </w:r>
          </w:p>
        </w:tc>
        <w:tc>
          <w:tcPr>
            <w:tcW w:w="1135" w:type="pct"/>
            <w:gridSpan w:val="2"/>
            <w:tcBorders>
              <w:top w:val="nil"/>
              <w:left w:val="nil"/>
              <w:bottom w:val="single" w:sz="2" w:space="0" w:color="31353E"/>
              <w:right w:val="nil"/>
            </w:tcBorders>
            <w:vAlign w:val="center"/>
            <w:hideMark/>
          </w:tcPr>
          <w:p w14:paraId="043B9DF7" w14:textId="77777777" w:rsidR="00F45418" w:rsidRDefault="006F179F">
            <w:pPr>
              <w:pStyle w:val="1MCBodyText"/>
              <w:jc w:val="center"/>
              <w:rPr>
                <w:rFonts w:asciiTheme="minorHAnsi" w:hAnsiTheme="minorHAnsi" w:cstheme="minorHAnsi"/>
                <w:b/>
                <w:bCs/>
              </w:rPr>
            </w:pPr>
            <w:r>
              <w:rPr>
                <w:rFonts w:asciiTheme="minorHAnsi" w:hAnsiTheme="minorHAnsi" w:cstheme="minorHAnsi"/>
                <w:b/>
                <w:bCs/>
              </w:rPr>
              <w:t>61933485</w:t>
            </w:r>
          </w:p>
        </w:tc>
        <w:tc>
          <w:tcPr>
            <w:tcW w:w="887" w:type="pct"/>
            <w:gridSpan w:val="3"/>
            <w:tcBorders>
              <w:top w:val="nil"/>
              <w:left w:val="nil"/>
              <w:bottom w:val="single" w:sz="2" w:space="0" w:color="31353E"/>
              <w:right w:val="nil"/>
            </w:tcBorders>
            <w:vAlign w:val="center"/>
            <w:hideMark/>
          </w:tcPr>
          <w:p w14:paraId="7E27CAB1" w14:textId="64F38E8E" w:rsidR="00F45418" w:rsidRDefault="006F179F">
            <w:pPr>
              <w:pStyle w:val="1MCBodyText"/>
              <w:jc w:val="center"/>
              <w:rPr>
                <w:rFonts w:asciiTheme="minorHAnsi" w:hAnsiTheme="minorHAnsi" w:cstheme="minorHAnsi"/>
                <w:b/>
                <w:bCs/>
              </w:rPr>
            </w:pPr>
            <w:r>
              <w:rPr>
                <w:rFonts w:asciiTheme="minorHAnsi" w:hAnsiTheme="minorHAnsi" w:cstheme="minorHAnsi"/>
                <w:b/>
                <w:bCs/>
              </w:rPr>
              <w:fldChar w:fldCharType="begin"/>
            </w:r>
            <w:r>
              <w:rPr>
                <w:rFonts w:asciiTheme="minorHAnsi" w:hAnsiTheme="minorHAnsi" w:cstheme="minorHAnsi"/>
                <w:b/>
                <w:bCs/>
              </w:rPr>
              <w:instrText xml:space="preserve"> QUOTE “7/1/2023” \@ ”MM.DD.yyyy” </w:instrText>
            </w:r>
            <w:r>
              <w:rPr>
                <w:rFonts w:asciiTheme="minorHAnsi" w:hAnsiTheme="minorHAnsi" w:cstheme="minorHAnsi"/>
                <w:b/>
                <w:bCs/>
              </w:rPr>
              <w:fldChar w:fldCharType="separate"/>
            </w:r>
            <w:r w:rsidR="00B10316">
              <w:rPr>
                <w:rFonts w:asciiTheme="minorHAnsi" w:hAnsiTheme="minorHAnsi" w:cstheme="minorHAnsi"/>
                <w:b/>
                <w:bCs/>
              </w:rPr>
              <w:t>07.01.2023</w:t>
            </w:r>
            <w:r>
              <w:rPr>
                <w:rFonts w:asciiTheme="minorHAnsi" w:hAnsiTheme="minorHAnsi" w:cstheme="minorHAnsi"/>
                <w:b/>
                <w:bCs/>
              </w:rPr>
              <w:fldChar w:fldCharType="end"/>
            </w:r>
          </w:p>
        </w:tc>
        <w:tc>
          <w:tcPr>
            <w:tcW w:w="913" w:type="pct"/>
            <w:gridSpan w:val="2"/>
            <w:tcBorders>
              <w:top w:val="nil"/>
              <w:left w:val="nil"/>
              <w:bottom w:val="single" w:sz="2" w:space="0" w:color="31353E"/>
              <w:right w:val="nil"/>
            </w:tcBorders>
            <w:vAlign w:val="center"/>
            <w:hideMark/>
          </w:tcPr>
          <w:p w14:paraId="5797F0D2" w14:textId="35FFCC2D" w:rsidR="00F45418" w:rsidRDefault="006F179F">
            <w:pPr>
              <w:pStyle w:val="1MCBodyText"/>
              <w:jc w:val="center"/>
              <w:rPr>
                <w:rFonts w:asciiTheme="minorHAnsi" w:hAnsiTheme="minorHAnsi" w:cstheme="minorHAnsi"/>
                <w:b/>
                <w:bCs/>
              </w:rPr>
            </w:pPr>
            <w:r>
              <w:rPr>
                <w:rFonts w:asciiTheme="minorHAnsi" w:hAnsiTheme="minorHAnsi" w:cstheme="minorHAnsi"/>
                <w:b/>
                <w:bCs/>
              </w:rPr>
              <w:fldChar w:fldCharType="begin"/>
            </w:r>
            <w:r>
              <w:rPr>
                <w:rFonts w:asciiTheme="minorHAnsi" w:hAnsiTheme="minorHAnsi" w:cstheme="minorHAnsi"/>
                <w:b/>
                <w:bCs/>
              </w:rPr>
              <w:instrText xml:space="preserve"> QUOTE “7/1/2024 ” \@ ”MM.DD.yyyy” </w:instrText>
            </w:r>
            <w:r>
              <w:rPr>
                <w:rFonts w:asciiTheme="minorHAnsi" w:hAnsiTheme="minorHAnsi" w:cstheme="minorHAnsi"/>
                <w:b/>
                <w:bCs/>
              </w:rPr>
              <w:fldChar w:fldCharType="separate"/>
            </w:r>
            <w:r w:rsidR="00B10316">
              <w:rPr>
                <w:rFonts w:asciiTheme="minorHAnsi" w:hAnsiTheme="minorHAnsi" w:cstheme="minorHAnsi"/>
                <w:b/>
                <w:bCs/>
              </w:rPr>
              <w:t>07.01.2024</w:t>
            </w:r>
            <w:r>
              <w:rPr>
                <w:rFonts w:asciiTheme="minorHAnsi" w:hAnsiTheme="minorHAnsi" w:cstheme="minorHAnsi"/>
                <w:b/>
                <w:bCs/>
              </w:rPr>
              <w:fldChar w:fldCharType="end"/>
            </w:r>
          </w:p>
        </w:tc>
      </w:tr>
    </w:tbl>
    <w:p w14:paraId="00D5AD99" w14:textId="77777777" w:rsidR="00F45418" w:rsidRDefault="006F179F" w:rsidP="009C5098">
      <w:pPr>
        <w:pStyle w:val="2020SubHeader"/>
      </w:pPr>
      <w:r>
        <w:t>Coverage Detail</w:t>
      </w:r>
    </w:p>
    <w:tbl>
      <w:tblPr>
        <w:tblStyle w:val="2022Table"/>
        <w:tblW w:w="10800" w:type="dxa"/>
        <w:tblLayout w:type="fixed"/>
        <w:tblLook w:val="04A0" w:firstRow="1" w:lastRow="0" w:firstColumn="1" w:lastColumn="0" w:noHBand="0" w:noVBand="1"/>
      </w:tblPr>
      <w:tblGrid>
        <w:gridCol w:w="7165"/>
        <w:gridCol w:w="3635"/>
      </w:tblGrid>
      <w:tr w:rsidR="00F24DA6" w14:paraId="2DB88135" w14:textId="77777777" w:rsidTr="0011537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317" w:type="pct"/>
            <w:hideMark/>
          </w:tcPr>
          <w:p w14:paraId="20716993" w14:textId="77777777" w:rsidR="00F45418" w:rsidRPr="004E0977" w:rsidRDefault="006F179F" w:rsidP="004E0977">
            <w:pPr>
              <w:pStyle w:val="1MCBodyText"/>
            </w:pPr>
            <w:r w:rsidRPr="004E0977">
              <w:t>Coverage</w:t>
            </w:r>
          </w:p>
        </w:tc>
        <w:tc>
          <w:tcPr>
            <w:tcW w:w="1683" w:type="pct"/>
            <w:hideMark/>
          </w:tcPr>
          <w:p w14:paraId="39EBFF93" w14:textId="77777777" w:rsidR="00F45418" w:rsidRPr="004E0977" w:rsidRDefault="006F179F" w:rsidP="004E0977">
            <w:pPr>
              <w:pStyle w:val="1MCBodyText"/>
              <w:cnfStyle w:val="100000000000" w:firstRow="1" w:lastRow="0" w:firstColumn="0" w:lastColumn="0" w:oddVBand="0" w:evenVBand="0" w:oddHBand="0" w:evenHBand="0" w:firstRowFirstColumn="0" w:firstRowLastColumn="0" w:lastRowFirstColumn="0" w:lastRowLastColumn="0"/>
            </w:pPr>
            <w:r w:rsidRPr="004E0977">
              <w:t>Limits</w:t>
            </w:r>
          </w:p>
        </w:tc>
      </w:tr>
      <w:tr w:rsidR="00B30D28" w14:paraId="3AC2C58C" w14:textId="77777777" w:rsidTr="0011537F">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1A41A579" w14:textId="423A4B06" w:rsidR="00F45418" w:rsidRDefault="006F179F" w:rsidP="0013271B">
            <w:pPr>
              <w:pStyle w:val="1MCBodyText0"/>
            </w:pPr>
            <w:r>
              <w:t>General Aggregate</w:t>
            </w:r>
          </w:p>
        </w:tc>
        <w:tc>
          <w:tcPr>
            <w:tcW w:w="1683" w:type="pct"/>
            <w:hideMark/>
          </w:tcPr>
          <w:p w14:paraId="6375D6EA" w14:textId="61A809D6" w:rsidR="00F45418" w:rsidRPr="00AD68E1" w:rsidRDefault="00B10316" w:rsidP="00735189">
            <w:pPr>
              <w:pStyle w:val="1MCBodyText0"/>
              <w:ind w:right="434"/>
              <w:jc w:val="right"/>
              <w:cnfStyle w:val="000000100000" w:firstRow="0" w:lastRow="0" w:firstColumn="0" w:lastColumn="0" w:oddVBand="0" w:evenVBand="0" w:oddHBand="1" w:evenHBand="0" w:firstRowFirstColumn="0" w:firstRowLastColumn="0" w:lastRowFirstColumn="0" w:lastRowLastColumn="0"/>
            </w:pPr>
            <w:r w:rsidRPr="00AD68E1">
              <w:rPr>
                <w:noProof/>
              </w:rPr>
              <w:t xml:space="preserve">$ </w:t>
            </w:r>
            <w:r>
              <w:rPr>
                <w:noProof/>
              </w:rPr>
              <w:t>4,000,000</w:t>
            </w:r>
          </w:p>
        </w:tc>
      </w:tr>
      <w:tr w:rsidR="00B30D28" w14:paraId="55EB0D7F" w14:textId="77777777" w:rsidTr="0011537F">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5D214CF8" w14:textId="791A6B3D" w:rsidR="00F45418" w:rsidRDefault="006F179F" w:rsidP="0013271B">
            <w:pPr>
              <w:pStyle w:val="1MCBodyText0"/>
            </w:pPr>
            <w:r>
              <w:t>Products &amp; Completed Operations Aggregate</w:t>
            </w:r>
          </w:p>
        </w:tc>
        <w:tc>
          <w:tcPr>
            <w:tcW w:w="1683" w:type="pct"/>
            <w:hideMark/>
          </w:tcPr>
          <w:p w14:paraId="6192C060" w14:textId="519619CA" w:rsidR="00F45418" w:rsidRPr="00AD68E1" w:rsidRDefault="00B10316" w:rsidP="00735189">
            <w:pPr>
              <w:pStyle w:val="1MCBodyText0"/>
              <w:ind w:right="434"/>
              <w:jc w:val="right"/>
              <w:cnfStyle w:val="000000010000" w:firstRow="0" w:lastRow="0" w:firstColumn="0" w:lastColumn="0" w:oddVBand="0" w:evenVBand="0" w:oddHBand="0" w:evenHBand="1" w:firstRowFirstColumn="0" w:firstRowLastColumn="0" w:lastRowFirstColumn="0" w:lastRowLastColumn="0"/>
            </w:pPr>
            <w:r w:rsidRPr="00AD68E1">
              <w:rPr>
                <w:noProof/>
              </w:rPr>
              <w:t xml:space="preserve">$ </w:t>
            </w:r>
            <w:r>
              <w:rPr>
                <w:noProof/>
              </w:rPr>
              <w:t>4,000,000</w:t>
            </w:r>
          </w:p>
        </w:tc>
      </w:tr>
      <w:tr w:rsidR="00F24DA6" w14:paraId="5ACE5098" w14:textId="77777777" w:rsidTr="0011537F">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3571AD2F" w14:textId="46685DC7" w:rsidR="00F45418" w:rsidRDefault="006F179F" w:rsidP="0013271B">
            <w:pPr>
              <w:pStyle w:val="1MCBodyText0"/>
            </w:pPr>
            <w:r>
              <w:t>Each Occurrence</w:t>
            </w:r>
          </w:p>
        </w:tc>
        <w:tc>
          <w:tcPr>
            <w:tcW w:w="1683" w:type="pct"/>
            <w:hideMark/>
          </w:tcPr>
          <w:p w14:paraId="650DBB10" w14:textId="70BFAD3F" w:rsidR="00F45418" w:rsidRPr="00AD68E1" w:rsidRDefault="00B10316" w:rsidP="00735189">
            <w:pPr>
              <w:pStyle w:val="1MCBodyText0"/>
              <w:ind w:right="434"/>
              <w:jc w:val="right"/>
              <w:cnfStyle w:val="000000100000" w:firstRow="0" w:lastRow="0" w:firstColumn="0" w:lastColumn="0" w:oddVBand="0" w:evenVBand="0" w:oddHBand="1" w:evenHBand="0" w:firstRowFirstColumn="0" w:firstRowLastColumn="0" w:lastRowFirstColumn="0" w:lastRowLastColumn="0"/>
            </w:pPr>
            <w:r w:rsidRPr="00AD68E1">
              <w:rPr>
                <w:noProof/>
              </w:rPr>
              <w:t xml:space="preserve">$ </w:t>
            </w:r>
            <w:r>
              <w:rPr>
                <w:noProof/>
              </w:rPr>
              <w:t>2,000,000</w:t>
            </w:r>
          </w:p>
        </w:tc>
      </w:tr>
      <w:tr w:rsidR="00F24DA6" w14:paraId="4E5588B7" w14:textId="77777777" w:rsidTr="0011537F">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37F6B3C2" w14:textId="4B8D6592" w:rsidR="00F45418" w:rsidRDefault="006F179F" w:rsidP="0013271B">
            <w:pPr>
              <w:pStyle w:val="1MCBodyText0"/>
            </w:pPr>
            <w:r>
              <w:t>Personal &amp; Advertising Injury</w:t>
            </w:r>
          </w:p>
        </w:tc>
        <w:tc>
          <w:tcPr>
            <w:tcW w:w="1683" w:type="pct"/>
            <w:hideMark/>
          </w:tcPr>
          <w:p w14:paraId="0E5AD978" w14:textId="55AB6763" w:rsidR="00F45418" w:rsidRPr="00AD68E1" w:rsidRDefault="00B10316" w:rsidP="00735189">
            <w:pPr>
              <w:pStyle w:val="1MCBodyText0"/>
              <w:ind w:right="434"/>
              <w:jc w:val="right"/>
              <w:cnfStyle w:val="000000010000" w:firstRow="0" w:lastRow="0" w:firstColumn="0" w:lastColumn="0" w:oddVBand="0" w:evenVBand="0" w:oddHBand="0" w:evenHBand="1" w:firstRowFirstColumn="0" w:firstRowLastColumn="0" w:lastRowFirstColumn="0" w:lastRowLastColumn="0"/>
            </w:pPr>
            <w:r w:rsidRPr="00AD68E1">
              <w:rPr>
                <w:noProof/>
              </w:rPr>
              <w:t xml:space="preserve">$ </w:t>
            </w:r>
            <w:r>
              <w:rPr>
                <w:noProof/>
              </w:rPr>
              <w:t>2,000,000</w:t>
            </w:r>
          </w:p>
        </w:tc>
      </w:tr>
      <w:tr w:rsidR="00F24DA6" w14:paraId="2C584C86" w14:textId="77777777" w:rsidTr="0011537F">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426AB031" w14:textId="1A16DCFD" w:rsidR="00F45418" w:rsidRDefault="006F179F" w:rsidP="0013271B">
            <w:pPr>
              <w:pStyle w:val="1MCBodyText0"/>
            </w:pPr>
            <w:r>
              <w:t>Damage to Rented Premises</w:t>
            </w:r>
          </w:p>
        </w:tc>
        <w:tc>
          <w:tcPr>
            <w:tcW w:w="1683" w:type="pct"/>
            <w:hideMark/>
          </w:tcPr>
          <w:p w14:paraId="11F62E3B" w14:textId="588701D3" w:rsidR="00F45418" w:rsidRPr="00AD68E1" w:rsidRDefault="00B10316" w:rsidP="00735189">
            <w:pPr>
              <w:pStyle w:val="1MCBodyText0"/>
              <w:ind w:right="434"/>
              <w:jc w:val="right"/>
              <w:cnfStyle w:val="000000100000" w:firstRow="0" w:lastRow="0" w:firstColumn="0" w:lastColumn="0" w:oddVBand="0" w:evenVBand="0" w:oddHBand="1" w:evenHBand="0" w:firstRowFirstColumn="0" w:firstRowLastColumn="0" w:lastRowFirstColumn="0" w:lastRowLastColumn="0"/>
            </w:pPr>
            <w:r w:rsidRPr="00AD68E1">
              <w:rPr>
                <w:noProof/>
              </w:rPr>
              <w:t xml:space="preserve">$ </w:t>
            </w:r>
            <w:r>
              <w:rPr>
                <w:noProof/>
              </w:rPr>
              <w:t>300,000</w:t>
            </w:r>
          </w:p>
        </w:tc>
      </w:tr>
      <w:tr w:rsidR="00F24DA6" w14:paraId="11DC1795" w14:textId="77777777" w:rsidTr="0011537F">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527C8845" w14:textId="0F50CFD5" w:rsidR="00F45418" w:rsidRDefault="006F179F" w:rsidP="0013271B">
            <w:pPr>
              <w:pStyle w:val="1MCBodyText0"/>
            </w:pPr>
            <w:r>
              <w:t>Medical Expense (Any One Person)</w:t>
            </w:r>
          </w:p>
        </w:tc>
        <w:tc>
          <w:tcPr>
            <w:tcW w:w="1683" w:type="pct"/>
            <w:hideMark/>
          </w:tcPr>
          <w:p w14:paraId="0E84A5DF" w14:textId="1D399F3B" w:rsidR="00F45418" w:rsidRPr="00AD68E1" w:rsidRDefault="00B10316" w:rsidP="00735189">
            <w:pPr>
              <w:pStyle w:val="1MCBodyText0"/>
              <w:ind w:right="434"/>
              <w:jc w:val="right"/>
              <w:cnfStyle w:val="000000010000" w:firstRow="0" w:lastRow="0" w:firstColumn="0" w:lastColumn="0" w:oddVBand="0" w:evenVBand="0" w:oddHBand="0" w:evenHBand="1" w:firstRowFirstColumn="0" w:firstRowLastColumn="0" w:lastRowFirstColumn="0" w:lastRowLastColumn="0"/>
            </w:pPr>
            <w:r w:rsidRPr="00AD68E1">
              <w:rPr>
                <w:noProof/>
              </w:rPr>
              <w:t xml:space="preserve">$ </w:t>
            </w:r>
            <w:r>
              <w:rPr>
                <w:noProof/>
              </w:rPr>
              <w:t>10,000</w:t>
            </w:r>
          </w:p>
        </w:tc>
      </w:tr>
    </w:tbl>
    <w:p w14:paraId="27134BF8" w14:textId="2A43F97A" w:rsidR="00F45418" w:rsidRDefault="006F179F" w:rsidP="009C5098">
      <w:pPr>
        <w:pStyle w:val="2020SubHeader"/>
        <w:rPr>
          <w:snapToGrid w:val="0"/>
        </w:rPr>
      </w:pPr>
      <w:r>
        <w:rPr>
          <w:snapToGrid w:val="0"/>
        </w:rPr>
        <w:t>Liability Exposure</w:t>
      </w:r>
    </w:p>
    <w:tbl>
      <w:tblPr>
        <w:tblW w:w="10800" w:type="dxa"/>
        <w:tblLayout w:type="fixed"/>
        <w:tblLook w:val="04A0" w:firstRow="1" w:lastRow="0" w:firstColumn="1" w:lastColumn="0" w:noHBand="0" w:noVBand="1"/>
      </w:tblPr>
      <w:tblGrid>
        <w:gridCol w:w="6270"/>
        <w:gridCol w:w="1158"/>
        <w:gridCol w:w="1776"/>
        <w:gridCol w:w="1596"/>
      </w:tblGrid>
      <w:tr w:rsidR="00AE651F" w14:paraId="4758BFA7" w14:textId="77777777" w:rsidTr="003058CA">
        <w:trPr>
          <w:trHeight w:val="288"/>
        </w:trPr>
        <w:tc>
          <w:tcPr>
            <w:tcW w:w="5000" w:type="pct"/>
            <w:gridSpan w:val="4"/>
            <w:tcBorders>
              <w:top w:val="nil"/>
              <w:bottom w:val="nil"/>
            </w:tcBorders>
            <w:hideMark/>
          </w:tcPr>
          <w:p w14:paraId="4633ABF5" w14:textId="1870432E" w:rsidR="00F45418" w:rsidRDefault="006F179F" w:rsidP="006415BB">
            <w:pPr>
              <w:pStyle w:val="1MCBodyText"/>
              <w:ind w:left="-105"/>
              <w:rPr>
                <w:b/>
                <w:snapToGrid w:val="0"/>
              </w:rPr>
            </w:pPr>
            <w:r w:rsidRPr="00AE651F">
              <w:t xml:space="preserve">Location </w:t>
            </w:r>
            <w:r>
              <w:t xml:space="preserve">1, Building 1 - </w:t>
            </w:r>
            <w:r w:rsidR="00B10316">
              <w:rPr>
                <w:b/>
                <w:noProof/>
              </w:rPr>
              <w:t>17-25 Golf Course Rd</w:t>
            </w:r>
            <w:r w:rsidR="00AA72C6">
              <w:rPr>
                <w:b/>
                <w:noProof/>
              </w:rPr>
              <w:t>.</w:t>
            </w:r>
          </w:p>
        </w:tc>
      </w:tr>
      <w:tr w:rsidR="00D36824" w14:paraId="14B2853C" w14:textId="77777777" w:rsidTr="004E0977">
        <w:trPr>
          <w:tblHeader/>
        </w:trPr>
        <w:tc>
          <w:tcPr>
            <w:tcW w:w="2903"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32BD47DB" w14:textId="77777777" w:rsidR="00F45418" w:rsidRPr="00305E0C" w:rsidRDefault="006F179F" w:rsidP="009B3827">
            <w:pPr>
              <w:pStyle w:val="1MCBodyText"/>
              <w:rPr>
                <w:bCs/>
              </w:rPr>
            </w:pPr>
            <w:r w:rsidRPr="00305E0C">
              <w:rPr>
                <w:rFonts w:asciiTheme="minorHAnsi" w:hAnsiTheme="minorHAnsi"/>
                <w:b/>
                <w:bCs/>
                <w:color w:val="FFFFFF" w:themeColor="background1"/>
              </w:rPr>
              <w:t>Description</w:t>
            </w:r>
          </w:p>
        </w:tc>
        <w:tc>
          <w:tcPr>
            <w:tcW w:w="534"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227A5C66" w14:textId="77777777" w:rsidR="00F45418" w:rsidRPr="00305E0C" w:rsidRDefault="006F179F" w:rsidP="009B3827">
            <w:pPr>
              <w:pStyle w:val="1MCBodyText"/>
              <w:rPr>
                <w:bCs/>
              </w:rPr>
            </w:pPr>
            <w:r w:rsidRPr="00305E0C">
              <w:rPr>
                <w:rFonts w:asciiTheme="minorHAnsi" w:hAnsiTheme="minorHAnsi"/>
                <w:b/>
                <w:bCs/>
                <w:color w:val="FFFFFF" w:themeColor="background1"/>
              </w:rPr>
              <w:t>Class</w:t>
            </w:r>
            <w:r w:rsidRPr="00305E0C">
              <w:rPr>
                <w:rFonts w:asciiTheme="minorHAnsi" w:hAnsiTheme="minorHAnsi"/>
                <w:b/>
                <w:bCs/>
                <w:color w:val="FFFFFF" w:themeColor="background1"/>
              </w:rPr>
              <w:br/>
              <w:t>Code</w:t>
            </w:r>
          </w:p>
        </w:tc>
        <w:tc>
          <w:tcPr>
            <w:tcW w:w="822"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B37859A" w14:textId="77777777" w:rsidR="00F45418" w:rsidRPr="00305E0C" w:rsidRDefault="006F179F" w:rsidP="009B3827">
            <w:pPr>
              <w:pStyle w:val="1MCBodyText"/>
              <w:rPr>
                <w:bCs/>
              </w:rPr>
            </w:pPr>
            <w:r w:rsidRPr="00305E0C">
              <w:rPr>
                <w:rFonts w:asciiTheme="minorHAnsi" w:hAnsiTheme="minorHAnsi"/>
                <w:b/>
                <w:bCs/>
                <w:color w:val="FFFFFF" w:themeColor="background1"/>
              </w:rPr>
              <w:t>Exposure</w:t>
            </w:r>
          </w:p>
        </w:tc>
        <w:tc>
          <w:tcPr>
            <w:tcW w:w="740"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hideMark/>
          </w:tcPr>
          <w:p w14:paraId="2C0D48E7" w14:textId="77777777" w:rsidR="00F45418" w:rsidRPr="00B22CF3" w:rsidRDefault="006F179F" w:rsidP="009B3827">
            <w:pPr>
              <w:pStyle w:val="1MCBodyText"/>
            </w:pPr>
            <w:r w:rsidRPr="00B22CF3">
              <w:rPr>
                <w:rFonts w:asciiTheme="minorHAnsi" w:hAnsiTheme="minorHAnsi"/>
                <w:b/>
                <w:color w:val="FFFFFF" w:themeColor="background1"/>
              </w:rPr>
              <w:t>Premium Basis</w:t>
            </w:r>
          </w:p>
        </w:tc>
      </w:tr>
      <w:tr w:rsidR="00D36824" w14:paraId="14BA3F2B" w14:textId="77777777" w:rsidTr="00D91D33">
        <w:trPr>
          <w:trHeight w:val="360"/>
        </w:trPr>
        <w:tc>
          <w:tcPr>
            <w:tcW w:w="290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hideMark/>
          </w:tcPr>
          <w:p w14:paraId="7465C8E6" w14:textId="6A54DF7A" w:rsidR="00F45418" w:rsidRPr="00FF6448" w:rsidRDefault="006F179F" w:rsidP="00AE651F">
            <w:pPr>
              <w:pStyle w:val="1MCBodyText"/>
            </w:pPr>
            <w:r>
              <w:t xml:space="preserve">Condominiums- Residential </w:t>
            </w:r>
            <w:r w:rsidR="00AA72C6">
              <w:t>with</w:t>
            </w:r>
            <w:r>
              <w:t xml:space="preserve"> Pool</w:t>
            </w:r>
          </w:p>
        </w:tc>
        <w:tc>
          <w:tcPr>
            <w:tcW w:w="53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tcPr>
          <w:p w14:paraId="7FD9029B" w14:textId="77777777" w:rsidR="00F45418" w:rsidRPr="00FF6448" w:rsidRDefault="006F179F" w:rsidP="00305E0C">
            <w:pPr>
              <w:pStyle w:val="1MCBodyText"/>
              <w:jc w:val="center"/>
            </w:pPr>
            <w:r>
              <w:t>62004</w:t>
            </w:r>
          </w:p>
        </w:tc>
        <w:tc>
          <w:tcPr>
            <w:tcW w:w="817"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hideMark/>
          </w:tcPr>
          <w:p w14:paraId="4345F99B" w14:textId="5A276049" w:rsidR="00F45418" w:rsidRDefault="00B10316" w:rsidP="00AE651F">
            <w:pPr>
              <w:pStyle w:val="1MCBodyText"/>
              <w:jc w:val="right"/>
            </w:pPr>
            <w:r>
              <w:rPr>
                <w:noProof/>
                <w:snapToGrid w:val="0"/>
              </w:rPr>
              <w:t>570</w:t>
            </w:r>
          </w:p>
        </w:tc>
        <w:tc>
          <w:tcPr>
            <w:tcW w:w="7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tcPr>
          <w:p w14:paraId="6E858E8A" w14:textId="50E97CF6" w:rsidR="00F45418" w:rsidRDefault="00B10316" w:rsidP="0007678A">
            <w:pPr>
              <w:pStyle w:val="1MCBodyText"/>
            </w:pPr>
            <w:r>
              <w:rPr>
                <w:noProof/>
                <w:snapToGrid w:val="0"/>
              </w:rPr>
              <w:t>Units</w:t>
            </w:r>
          </w:p>
        </w:tc>
      </w:tr>
    </w:tbl>
    <w:p w14:paraId="6789546A" w14:textId="77777777" w:rsidR="00F45418" w:rsidRDefault="00F45418" w:rsidP="00B22CF3">
      <w:pPr>
        <w:pStyle w:val="1MCBodyText"/>
        <w:rPr>
          <w:snapToGrid w:val="0"/>
        </w:rPr>
      </w:pPr>
    </w:p>
    <w:p w14:paraId="0CD2F6E9" w14:textId="72EA5063" w:rsidR="00B10316" w:rsidRDefault="00B10316" w:rsidP="00BE7F00">
      <w:pPr>
        <w:pStyle w:val="2020SubHeader"/>
        <w:rPr>
          <w:noProof/>
        </w:rPr>
      </w:pPr>
      <w:r>
        <w:rPr>
          <w:noProof/>
        </w:rPr>
        <w:t>Additional Coverages</w:t>
      </w:r>
    </w:p>
    <w:tbl>
      <w:tblPr>
        <w:tblW w:w="10800" w:type="dxa"/>
        <w:tblLayout w:type="fixed"/>
        <w:tblLook w:val="04A0" w:firstRow="1" w:lastRow="0" w:firstColumn="1" w:lastColumn="0" w:noHBand="0" w:noVBand="1"/>
      </w:tblPr>
      <w:tblGrid>
        <w:gridCol w:w="5882"/>
        <w:gridCol w:w="1730"/>
        <w:gridCol w:w="1594"/>
        <w:gridCol w:w="1594"/>
      </w:tblGrid>
      <w:tr w:rsidR="00B10316" w14:paraId="1002C975" w14:textId="77777777" w:rsidTr="004E0977">
        <w:trPr>
          <w:trHeight w:val="432"/>
          <w:tblHeader/>
        </w:trPr>
        <w:tc>
          <w:tcPr>
            <w:tcW w:w="2723"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1456F5E7" w14:textId="77777777" w:rsidR="00B10316" w:rsidRDefault="00B10316" w:rsidP="004E0977">
            <w:pPr>
              <w:pStyle w:val="2020BodyText"/>
              <w:rPr>
                <w:noProof/>
                <w:snapToGrid w:val="0"/>
              </w:rPr>
            </w:pPr>
            <w:r>
              <w:rPr>
                <w:rFonts w:asciiTheme="minorHAnsi" w:hAnsiTheme="minorHAnsi"/>
                <w:b/>
                <w:noProof/>
                <w:snapToGrid w:val="0"/>
                <w:color w:val="FFFFFF" w:themeColor="background1"/>
              </w:rPr>
              <w:t>Description</w:t>
            </w:r>
          </w:p>
        </w:tc>
        <w:tc>
          <w:tcPr>
            <w:tcW w:w="801"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67246DAA" w14:textId="1FB63A67" w:rsidR="00B10316" w:rsidRDefault="00B10316" w:rsidP="004E0977">
            <w:pPr>
              <w:pStyle w:val="2020BodyText"/>
              <w:rPr>
                <w:noProof/>
                <w:snapToGrid w:val="0"/>
              </w:rPr>
            </w:pPr>
            <w:r>
              <w:rPr>
                <w:rFonts w:asciiTheme="minorHAnsi" w:hAnsiTheme="minorHAnsi"/>
                <w:b/>
                <w:noProof/>
                <w:snapToGrid w:val="0"/>
                <w:color w:val="FFFFFF" w:themeColor="background1"/>
              </w:rPr>
              <w:t>O</w:t>
            </w:r>
            <w:r w:rsidR="008E7B96">
              <w:rPr>
                <w:rFonts w:asciiTheme="minorHAnsi" w:hAnsiTheme="minorHAnsi"/>
                <w:b/>
                <w:noProof/>
                <w:snapToGrid w:val="0"/>
                <w:color w:val="FFFFFF" w:themeColor="background1"/>
              </w:rPr>
              <w:t>ccurrence</w:t>
            </w:r>
            <w:r>
              <w:rPr>
                <w:rFonts w:asciiTheme="minorHAnsi" w:hAnsiTheme="minorHAnsi"/>
                <w:b/>
                <w:noProof/>
                <w:snapToGrid w:val="0"/>
                <w:color w:val="FFFFFF" w:themeColor="background1"/>
              </w:rPr>
              <w:t xml:space="preserve"> Limit</w:t>
            </w:r>
          </w:p>
        </w:tc>
        <w:tc>
          <w:tcPr>
            <w:tcW w:w="738"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7B900F49" w14:textId="77777777" w:rsidR="00B10316" w:rsidRDefault="00B10316" w:rsidP="004E0977">
            <w:pPr>
              <w:pStyle w:val="2020BodyText"/>
              <w:rPr>
                <w:noProof/>
                <w:snapToGrid w:val="0"/>
              </w:rPr>
            </w:pPr>
            <w:r>
              <w:rPr>
                <w:rFonts w:asciiTheme="minorHAnsi" w:hAnsiTheme="minorHAnsi"/>
                <w:b/>
                <w:noProof/>
                <w:snapToGrid w:val="0"/>
                <w:color w:val="FFFFFF" w:themeColor="background1"/>
              </w:rPr>
              <w:t>Aggregate Limit</w:t>
            </w:r>
          </w:p>
        </w:tc>
        <w:tc>
          <w:tcPr>
            <w:tcW w:w="738"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tcPr>
          <w:p w14:paraId="60A75F60" w14:textId="77777777" w:rsidR="00B10316" w:rsidRDefault="00B10316" w:rsidP="004E0977">
            <w:pPr>
              <w:pStyle w:val="2020BodyText"/>
              <w:rPr>
                <w:noProof/>
                <w:snapToGrid w:val="0"/>
              </w:rPr>
            </w:pPr>
            <w:r>
              <w:rPr>
                <w:rFonts w:asciiTheme="minorHAnsi" w:hAnsiTheme="minorHAnsi"/>
                <w:b/>
                <w:noProof/>
                <w:snapToGrid w:val="0"/>
                <w:color w:val="FFFFFF" w:themeColor="background1"/>
              </w:rPr>
              <w:t>Deductible</w:t>
            </w:r>
          </w:p>
        </w:tc>
      </w:tr>
      <w:tr w:rsidR="00B10316" w14:paraId="66790532" w14:textId="77777777" w:rsidTr="00D91D33">
        <w:trPr>
          <w:trHeight w:val="360"/>
        </w:trPr>
        <w:tc>
          <w:tcPr>
            <w:tcW w:w="272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hideMark/>
          </w:tcPr>
          <w:p w14:paraId="0BD1F459" w14:textId="158FC83C" w:rsidR="00B10316" w:rsidRDefault="00B10316" w:rsidP="001713F9">
            <w:pPr>
              <w:pStyle w:val="1MCBodyText"/>
              <w:rPr>
                <w:noProof/>
                <w:snapToGrid w:val="0"/>
              </w:rPr>
            </w:pPr>
            <w:r>
              <w:rPr>
                <w:noProof/>
                <w:snapToGrid w:val="0"/>
              </w:rPr>
              <w:t>Ass</w:t>
            </w:r>
            <w:r w:rsidR="00AA72C6">
              <w:rPr>
                <w:noProof/>
                <w:snapToGrid w:val="0"/>
              </w:rPr>
              <w:t>ociatio</w:t>
            </w:r>
            <w:r>
              <w:rPr>
                <w:noProof/>
                <w:snapToGrid w:val="0"/>
              </w:rPr>
              <w:t>n Directors/Officers Errors and Omissions</w:t>
            </w:r>
          </w:p>
        </w:tc>
        <w:tc>
          <w:tcPr>
            <w:tcW w:w="801"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tcPr>
          <w:p w14:paraId="1097AC8A" w14:textId="5A5B0266" w:rsidR="00B10316" w:rsidRDefault="00B10316" w:rsidP="001713F9">
            <w:pPr>
              <w:pStyle w:val="1MCBodyText"/>
              <w:jc w:val="right"/>
              <w:rPr>
                <w:noProof/>
                <w:snapToGrid w:val="0"/>
              </w:rPr>
            </w:pPr>
            <w:r>
              <w:rPr>
                <w:noProof/>
                <w:snapToGrid w:val="0"/>
              </w:rPr>
              <w:t>$ 2,000,000</w:t>
            </w:r>
          </w:p>
        </w:tc>
        <w:tc>
          <w:tcPr>
            <w:tcW w:w="73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tcPr>
          <w:p w14:paraId="25C2D212" w14:textId="6B2393A4" w:rsidR="00B10316" w:rsidRDefault="00B10316" w:rsidP="001713F9">
            <w:pPr>
              <w:pStyle w:val="1MCBodyText"/>
              <w:jc w:val="right"/>
              <w:rPr>
                <w:noProof/>
              </w:rPr>
            </w:pPr>
            <w:r>
              <w:rPr>
                <w:noProof/>
                <w:snapToGrid w:val="0"/>
              </w:rPr>
              <w:t>$ 2,000,000</w:t>
            </w:r>
          </w:p>
        </w:tc>
        <w:tc>
          <w:tcPr>
            <w:tcW w:w="73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Mar>
              <w:top w:w="0" w:type="dxa"/>
              <w:left w:w="108" w:type="dxa"/>
              <w:bottom w:w="0" w:type="dxa"/>
              <w:right w:w="108" w:type="dxa"/>
            </w:tcMar>
            <w:vAlign w:val="center"/>
          </w:tcPr>
          <w:p w14:paraId="3E01CF43" w14:textId="1C056ED6" w:rsidR="00B10316" w:rsidRDefault="00B10316" w:rsidP="001713F9">
            <w:pPr>
              <w:pStyle w:val="1MCBodyText"/>
              <w:jc w:val="right"/>
              <w:rPr>
                <w:noProof/>
                <w:snapToGrid w:val="0"/>
              </w:rPr>
            </w:pPr>
          </w:p>
        </w:tc>
      </w:tr>
    </w:tbl>
    <w:p w14:paraId="24CA3E1F" w14:textId="175A0123" w:rsidR="00F45418" w:rsidRDefault="006F179F" w:rsidP="00F85E25">
      <w:pPr>
        <w:pStyle w:val="2020SubHeader"/>
      </w:pPr>
      <w:r>
        <w:t>Additional Interest</w:t>
      </w:r>
    </w:p>
    <w:tbl>
      <w:tblPr>
        <w:tblStyle w:val="2022Table"/>
        <w:tblW w:w="10805" w:type="dxa"/>
        <w:tblLayout w:type="fixed"/>
        <w:tblLook w:val="04A0" w:firstRow="1" w:lastRow="0" w:firstColumn="1" w:lastColumn="0" w:noHBand="0" w:noVBand="1"/>
      </w:tblPr>
      <w:tblGrid>
        <w:gridCol w:w="2390"/>
        <w:gridCol w:w="4205"/>
        <w:gridCol w:w="4210"/>
      </w:tblGrid>
      <w:tr w:rsidR="004E0977" w14:paraId="69B39231" w14:textId="77777777" w:rsidTr="008E7B96">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06" w:type="pct"/>
            <w:hideMark/>
          </w:tcPr>
          <w:p w14:paraId="7DBDE687" w14:textId="77777777" w:rsidR="00F45418" w:rsidRDefault="006F179F" w:rsidP="004E0977">
            <w:pPr>
              <w:pStyle w:val="1MCBodyText"/>
              <w:rPr>
                <w:snapToGrid w:val="0"/>
              </w:rPr>
            </w:pPr>
            <w:r>
              <w:rPr>
                <w:snapToGrid w:val="0"/>
              </w:rPr>
              <w:t>Applies to Location</w:t>
            </w:r>
          </w:p>
        </w:tc>
        <w:tc>
          <w:tcPr>
            <w:tcW w:w="1945" w:type="pct"/>
            <w:hideMark/>
          </w:tcPr>
          <w:p w14:paraId="7941BCE1" w14:textId="77777777" w:rsidR="00F45418" w:rsidRDefault="006F179F" w:rsidP="004E0977">
            <w:pPr>
              <w:pStyle w:val="1MCBodyText"/>
              <w:cnfStyle w:val="100000000000" w:firstRow="1" w:lastRow="0" w:firstColumn="0" w:lastColumn="0" w:oddVBand="0" w:evenVBand="0" w:oddHBand="0" w:evenHBand="0" w:firstRowFirstColumn="0" w:firstRowLastColumn="0" w:lastRowFirstColumn="0" w:lastRowLastColumn="0"/>
              <w:rPr>
                <w:snapToGrid w:val="0"/>
              </w:rPr>
            </w:pPr>
            <w:r>
              <w:rPr>
                <w:snapToGrid w:val="0"/>
              </w:rPr>
              <w:t>Name</w:t>
            </w:r>
          </w:p>
        </w:tc>
        <w:tc>
          <w:tcPr>
            <w:tcW w:w="1946" w:type="pct"/>
          </w:tcPr>
          <w:p w14:paraId="69F7FD0C" w14:textId="77777777" w:rsidR="00F45418" w:rsidRDefault="006F179F" w:rsidP="004E0977">
            <w:pPr>
              <w:pStyle w:val="1MCBodyText"/>
              <w:cnfStyle w:val="100000000000" w:firstRow="1" w:lastRow="0" w:firstColumn="0" w:lastColumn="0" w:oddVBand="0" w:evenVBand="0" w:oddHBand="0" w:evenHBand="0" w:firstRowFirstColumn="0" w:firstRowLastColumn="0" w:lastRowFirstColumn="0" w:lastRowLastColumn="0"/>
              <w:rPr>
                <w:snapToGrid w:val="0"/>
              </w:rPr>
            </w:pPr>
            <w:r>
              <w:rPr>
                <w:snapToGrid w:val="0"/>
              </w:rPr>
              <w:t>Interest</w:t>
            </w:r>
          </w:p>
        </w:tc>
      </w:tr>
      <w:tr w:rsidR="00B10316" w14:paraId="64C54C48" w14:textId="77777777" w:rsidTr="008E7B96">
        <w:tblPrEx>
          <w:tblLook w:val="0400" w:firstRow="0" w:lastRow="0" w:firstColumn="0" w:lastColumn="0" w:noHBand="0" w:noVBand="1"/>
        </w:tblPrEx>
        <w:trPr>
          <w:cnfStyle w:val="000000100000" w:firstRow="0" w:lastRow="0" w:firstColumn="0" w:lastColumn="0" w:oddVBand="0" w:evenVBand="0" w:oddHBand="1" w:evenHBand="0" w:firstRowFirstColumn="0" w:firstRowLastColumn="0" w:lastRowFirstColumn="0" w:lastRowLastColumn="0"/>
          <w:trHeight w:val="360"/>
        </w:trPr>
        <w:tc>
          <w:tcPr>
            <w:tcW w:w="4998" w:type="pct"/>
            <w:gridSpan w:val="3"/>
          </w:tcPr>
          <w:p w14:paraId="2385F2EE" w14:textId="77777777" w:rsidR="00B10316" w:rsidRPr="004A5665" w:rsidRDefault="00B10316" w:rsidP="001713F9">
            <w:pPr>
              <w:pStyle w:val="1MCBodyText"/>
              <w:rPr>
                <w:noProof/>
              </w:rPr>
            </w:pPr>
            <w:r w:rsidRPr="004A5665">
              <w:rPr>
                <w:noProof/>
              </w:rPr>
              <w:t>No</w:t>
            </w:r>
            <w:r>
              <w:rPr>
                <w:noProof/>
              </w:rPr>
              <w:t>ne</w:t>
            </w:r>
            <w:r w:rsidRPr="004A5665">
              <w:rPr>
                <w:noProof/>
              </w:rPr>
              <w:t xml:space="preserve"> on File</w:t>
            </w:r>
          </w:p>
        </w:tc>
      </w:tr>
    </w:tbl>
    <w:p w14:paraId="2102552C" w14:textId="14B5F68A" w:rsidR="00B10316" w:rsidRDefault="00B10316" w:rsidP="00D85B65">
      <w:pPr>
        <w:pStyle w:val="2020SubHeader"/>
        <w:rPr>
          <w:noProof/>
        </w:rPr>
      </w:pPr>
      <w:r>
        <w:rPr>
          <w:noProof/>
        </w:rPr>
        <w:t>Forms &amp; Endorsements</w:t>
      </w:r>
    </w:p>
    <w:tbl>
      <w:tblPr>
        <w:tblW w:w="10800" w:type="dxa"/>
        <w:tblLayout w:type="fixed"/>
        <w:tblLook w:val="04A0" w:firstRow="1" w:lastRow="0" w:firstColumn="1" w:lastColumn="0" w:noHBand="0" w:noVBand="1"/>
      </w:tblPr>
      <w:tblGrid>
        <w:gridCol w:w="5826"/>
        <w:gridCol w:w="2488"/>
        <w:gridCol w:w="2486"/>
      </w:tblGrid>
      <w:tr w:rsidR="00B10316" w14:paraId="0FDBE6A1" w14:textId="77777777" w:rsidTr="004E0977">
        <w:trPr>
          <w:trHeight w:val="432"/>
          <w:tblHeader/>
        </w:trPr>
        <w:tc>
          <w:tcPr>
            <w:tcW w:w="2697"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718A48DB" w14:textId="77777777" w:rsidR="00B10316" w:rsidRDefault="00B10316" w:rsidP="004E0977">
            <w:pPr>
              <w:pStyle w:val="1MCBodyText"/>
              <w:rPr>
                <w:noProof/>
                <w:snapToGrid w:val="0"/>
              </w:rPr>
            </w:pPr>
            <w:r>
              <w:rPr>
                <w:rFonts w:asciiTheme="minorHAnsi" w:hAnsiTheme="minorHAnsi"/>
                <w:b/>
                <w:noProof/>
                <w:snapToGrid w:val="0"/>
                <w:color w:val="FFFFFF" w:themeColor="background1"/>
              </w:rPr>
              <w:t>Form | Endorsement Name</w:t>
            </w:r>
          </w:p>
        </w:tc>
        <w:tc>
          <w:tcPr>
            <w:tcW w:w="1152"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6119EB86" w14:textId="77777777" w:rsidR="00B10316" w:rsidRDefault="00B10316" w:rsidP="001713F9">
            <w:pPr>
              <w:pStyle w:val="1MCTableHeader"/>
              <w:rPr>
                <w:noProof/>
                <w:snapToGrid w:val="0"/>
              </w:rPr>
            </w:pPr>
            <w:r>
              <w:rPr>
                <w:rFonts w:asciiTheme="minorHAnsi" w:hAnsiTheme="minorHAnsi"/>
                <w:b/>
                <w:noProof/>
                <w:snapToGrid w:val="0"/>
              </w:rPr>
              <w:t>Form Number</w:t>
            </w:r>
          </w:p>
        </w:tc>
        <w:tc>
          <w:tcPr>
            <w:tcW w:w="1151"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tcPr>
          <w:p w14:paraId="3A6D5829" w14:textId="77777777" w:rsidR="00B10316" w:rsidRDefault="00B10316" w:rsidP="001713F9">
            <w:pPr>
              <w:pStyle w:val="1MCTableHeader"/>
              <w:rPr>
                <w:noProof/>
                <w:snapToGrid w:val="0"/>
              </w:rPr>
            </w:pPr>
            <w:r>
              <w:rPr>
                <w:rFonts w:asciiTheme="minorHAnsi" w:hAnsiTheme="minorHAnsi"/>
                <w:b/>
                <w:noProof/>
                <w:snapToGrid w:val="0"/>
              </w:rPr>
              <w:t>Edition Date</w:t>
            </w:r>
          </w:p>
        </w:tc>
      </w:tr>
      <w:tr w:rsidR="00B10316" w14:paraId="579998DA" w14:textId="77777777" w:rsidTr="00F325CD">
        <w:trPr>
          <w:trHeight w:val="360"/>
        </w:trPr>
        <w:tc>
          <w:tcPr>
            <w:tcW w:w="2697"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022B57C7" w14:textId="77777777" w:rsidR="00B10316" w:rsidRDefault="00B10316" w:rsidP="001713F9">
            <w:pPr>
              <w:pStyle w:val="1MCBodyText"/>
              <w:rPr>
                <w:noProof/>
                <w:snapToGrid w:val="0"/>
              </w:rPr>
            </w:pPr>
            <w:r>
              <w:rPr>
                <w:rFonts w:asciiTheme="minorHAnsi" w:hAnsiTheme="minorHAnsi"/>
                <w:noProof/>
                <w:snapToGrid w:val="0"/>
              </w:rPr>
              <w:t>Commercial General Liability Plus Endorsement</w:t>
            </w:r>
          </w:p>
        </w:tc>
        <w:tc>
          <w:tcPr>
            <w:tcW w:w="115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53D323FD" w14:textId="528E67D2" w:rsidR="00B10316" w:rsidRDefault="008E7B96" w:rsidP="001713F9">
            <w:pPr>
              <w:pStyle w:val="1MCBodyText"/>
              <w:jc w:val="center"/>
              <w:rPr>
                <w:noProof/>
              </w:rPr>
            </w:pPr>
            <w:r>
              <w:rPr>
                <w:noProof/>
              </w:rPr>
              <w:t>55433</w:t>
            </w:r>
          </w:p>
        </w:tc>
        <w:tc>
          <w:tcPr>
            <w:tcW w:w="115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661891AD" w14:textId="2AADC159" w:rsidR="00B10316" w:rsidRDefault="008E7B96" w:rsidP="001713F9">
            <w:pPr>
              <w:pStyle w:val="1MCBodyText"/>
              <w:jc w:val="center"/>
              <w:rPr>
                <w:noProof/>
                <w:snapToGrid w:val="0"/>
              </w:rPr>
            </w:pPr>
            <w:r>
              <w:rPr>
                <w:noProof/>
                <w:snapToGrid w:val="0"/>
              </w:rPr>
              <w:t>5/1/2017</w:t>
            </w:r>
          </w:p>
        </w:tc>
      </w:tr>
    </w:tbl>
    <w:p w14:paraId="288F4DB5" w14:textId="5F5B0AFD" w:rsidR="00F45418" w:rsidRDefault="00F45418" w:rsidP="001713F9">
      <w:pPr>
        <w:pStyle w:val="1MCBodyText"/>
        <w:rPr>
          <w:snapToGrid w:val="0"/>
        </w:rPr>
        <w:sectPr w:rsidR="00F45418" w:rsidSect="009C5098">
          <w:pgSz w:w="12240" w:h="15840" w:code="1"/>
          <w:pgMar w:top="720" w:right="720" w:bottom="1440" w:left="720" w:header="720" w:footer="288" w:gutter="0"/>
          <w:cols w:space="720"/>
          <w:docGrid w:linePitch="360"/>
        </w:sectPr>
      </w:pPr>
    </w:p>
    <w:p w14:paraId="518F40FF" w14:textId="5FFA842B" w:rsidR="00F45418" w:rsidRDefault="006F179F" w:rsidP="0070781C">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r w:rsidR="00B10316">
        <w:rPr>
          <w:rFonts w:eastAsia="Calibri"/>
          <w:noProof/>
        </w:rPr>
        <w:t>0</w:t>
      </w:r>
      <w:r>
        <w:rPr>
          <w:rFonts w:eastAsia="Calibri"/>
        </w:rPr>
        <w:fldChar w:fldCharType="end"/>
      </w:r>
      <w:bookmarkStart w:id="12" w:name="_Toc141093279"/>
      <w:r>
        <w:t>Auto</w:t>
      </w:r>
      <w:bookmarkEnd w:id="12"/>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AE1840" w14:paraId="0588EE73" w14:textId="77777777" w:rsidTr="00AE1840">
        <w:trPr>
          <w:gridAfter w:val="1"/>
          <w:wAfter w:w="227" w:type="pct"/>
          <w:trHeight w:val="20"/>
        </w:trPr>
        <w:tc>
          <w:tcPr>
            <w:tcW w:w="1642" w:type="pct"/>
            <w:tcBorders>
              <w:top w:val="single" w:sz="24" w:space="0" w:color="E2A92E"/>
              <w:left w:val="nil"/>
              <w:bottom w:val="nil"/>
              <w:right w:val="nil"/>
            </w:tcBorders>
            <w:vAlign w:val="center"/>
            <w:hideMark/>
          </w:tcPr>
          <w:p w14:paraId="7FBD4695" w14:textId="77777777" w:rsidR="00F45418" w:rsidRDefault="006F179F">
            <w:pPr>
              <w:pStyle w:val="2020BodyText"/>
            </w:pPr>
            <w:r>
              <w:rPr>
                <w:color w:val="FFFFFF" w:themeColor="background1"/>
              </w:rPr>
              <w:t>..</w:t>
            </w:r>
          </w:p>
        </w:tc>
        <w:tc>
          <w:tcPr>
            <w:tcW w:w="934" w:type="pct"/>
            <w:gridSpan w:val="2"/>
            <w:vAlign w:val="center"/>
          </w:tcPr>
          <w:p w14:paraId="1B49BB11" w14:textId="77777777" w:rsidR="00F45418" w:rsidRDefault="00F45418">
            <w:pPr>
              <w:pStyle w:val="2020BodyText"/>
            </w:pPr>
          </w:p>
        </w:tc>
        <w:tc>
          <w:tcPr>
            <w:tcW w:w="762" w:type="pct"/>
            <w:gridSpan w:val="2"/>
            <w:vAlign w:val="center"/>
          </w:tcPr>
          <w:p w14:paraId="769A353E" w14:textId="77777777" w:rsidR="00F45418" w:rsidRDefault="00F45418">
            <w:pPr>
              <w:pStyle w:val="2020BodyText"/>
            </w:pPr>
          </w:p>
        </w:tc>
        <w:tc>
          <w:tcPr>
            <w:tcW w:w="718" w:type="pct"/>
            <w:vAlign w:val="center"/>
          </w:tcPr>
          <w:p w14:paraId="14F982F6" w14:textId="77777777" w:rsidR="00F45418" w:rsidRDefault="00F45418">
            <w:pPr>
              <w:pStyle w:val="2020BodyText"/>
            </w:pPr>
          </w:p>
        </w:tc>
        <w:tc>
          <w:tcPr>
            <w:tcW w:w="718" w:type="pct"/>
            <w:gridSpan w:val="2"/>
          </w:tcPr>
          <w:p w14:paraId="4321DF86" w14:textId="77777777" w:rsidR="00F45418" w:rsidRDefault="00F45418">
            <w:pPr>
              <w:pStyle w:val="2020BodyText"/>
            </w:pPr>
          </w:p>
        </w:tc>
      </w:tr>
      <w:tr w:rsidR="00AE1840" w14:paraId="638681F8" w14:textId="77777777" w:rsidTr="00AE1840">
        <w:trPr>
          <w:trHeight w:val="432"/>
        </w:trPr>
        <w:tc>
          <w:tcPr>
            <w:tcW w:w="2065" w:type="pct"/>
            <w:gridSpan w:val="2"/>
            <w:tcBorders>
              <w:top w:val="single" w:sz="2" w:space="0" w:color="31353E"/>
              <w:left w:val="nil"/>
              <w:bottom w:val="nil"/>
              <w:right w:val="nil"/>
            </w:tcBorders>
            <w:vAlign w:val="center"/>
            <w:hideMark/>
          </w:tcPr>
          <w:p w14:paraId="7130724A" w14:textId="77777777" w:rsidR="00F45418" w:rsidRPr="00473998" w:rsidRDefault="006F179F">
            <w:pPr>
              <w:pStyle w:val="2020BodyText"/>
              <w:jc w:val="center"/>
              <w:rPr>
                <w:rFonts w:ascii="Calibri Light" w:hAnsi="Calibri Light" w:cs="Calibri Light"/>
              </w:rPr>
            </w:pPr>
            <w:r w:rsidRPr="00473998">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6A9D69C8" w14:textId="77777777" w:rsidR="00F45418" w:rsidRPr="00473998" w:rsidRDefault="006F179F">
            <w:pPr>
              <w:pStyle w:val="2020BodyText"/>
              <w:jc w:val="center"/>
              <w:rPr>
                <w:rFonts w:ascii="Calibri Light" w:hAnsi="Calibri Light" w:cs="Calibri Light"/>
              </w:rPr>
            </w:pPr>
            <w:r w:rsidRPr="00473998">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33F002E3" w14:textId="77777777" w:rsidR="00F45418" w:rsidRPr="00473998" w:rsidRDefault="006F179F">
            <w:pPr>
              <w:pStyle w:val="2020BodyText"/>
              <w:jc w:val="center"/>
              <w:rPr>
                <w:rFonts w:ascii="Calibri Light" w:hAnsi="Calibri Light" w:cs="Calibri Light"/>
              </w:rPr>
            </w:pPr>
            <w:r w:rsidRPr="00473998">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19AB8127" w14:textId="77777777" w:rsidR="00F45418" w:rsidRPr="00473998" w:rsidRDefault="006F179F">
            <w:pPr>
              <w:pStyle w:val="2020BodyText"/>
              <w:jc w:val="center"/>
              <w:rPr>
                <w:rFonts w:ascii="Calibri Light" w:hAnsi="Calibri Light" w:cs="Calibri Light"/>
              </w:rPr>
            </w:pPr>
            <w:r w:rsidRPr="00473998">
              <w:rPr>
                <w:rFonts w:ascii="Calibri Light" w:hAnsi="Calibri Light" w:cs="Calibri Light"/>
              </w:rPr>
              <w:t>Expiration Date</w:t>
            </w:r>
          </w:p>
        </w:tc>
      </w:tr>
      <w:tr w:rsidR="00AE1840" w14:paraId="51CE5822" w14:textId="77777777" w:rsidTr="00AE1840">
        <w:trPr>
          <w:trHeight w:val="288"/>
        </w:trPr>
        <w:tc>
          <w:tcPr>
            <w:tcW w:w="2065" w:type="pct"/>
            <w:gridSpan w:val="2"/>
            <w:tcBorders>
              <w:top w:val="nil"/>
              <w:left w:val="nil"/>
              <w:bottom w:val="single" w:sz="2" w:space="0" w:color="31353E"/>
              <w:right w:val="nil"/>
            </w:tcBorders>
            <w:vAlign w:val="center"/>
            <w:hideMark/>
          </w:tcPr>
          <w:p w14:paraId="3A34E7E7" w14:textId="77777777" w:rsidR="00F45418" w:rsidRPr="00BB0E8D" w:rsidRDefault="006F179F">
            <w:pPr>
              <w:pStyle w:val="1MCBodyText"/>
              <w:jc w:val="center"/>
              <w:rPr>
                <w:rFonts w:asciiTheme="minorHAnsi" w:hAnsiTheme="minorHAnsi" w:cstheme="minorHAnsi"/>
                <w:b/>
                <w:bCs/>
                <w:szCs w:val="22"/>
              </w:rPr>
            </w:pPr>
            <w:r>
              <w:rPr>
                <w:rFonts w:asciiTheme="minorHAnsi" w:hAnsiTheme="minorHAnsi" w:cstheme="minorHAnsi"/>
                <w:b/>
                <w:bCs/>
                <w:szCs w:val="22"/>
              </w:rPr>
              <w:t>Auto-Owners Insurance</w:t>
            </w:r>
          </w:p>
        </w:tc>
        <w:tc>
          <w:tcPr>
            <w:tcW w:w="1135" w:type="pct"/>
            <w:gridSpan w:val="2"/>
            <w:tcBorders>
              <w:top w:val="nil"/>
              <w:left w:val="nil"/>
              <w:bottom w:val="single" w:sz="2" w:space="0" w:color="31353E"/>
              <w:right w:val="nil"/>
            </w:tcBorders>
            <w:vAlign w:val="center"/>
            <w:hideMark/>
          </w:tcPr>
          <w:p w14:paraId="1AB15679" w14:textId="77777777" w:rsidR="00F45418" w:rsidRPr="00BB0E8D" w:rsidRDefault="006F179F">
            <w:pPr>
              <w:pStyle w:val="1MCBodyText"/>
              <w:jc w:val="center"/>
              <w:rPr>
                <w:rFonts w:asciiTheme="minorHAnsi" w:hAnsiTheme="minorHAnsi" w:cstheme="minorHAnsi"/>
                <w:b/>
                <w:bCs/>
                <w:szCs w:val="22"/>
              </w:rPr>
            </w:pPr>
            <w:r>
              <w:rPr>
                <w:rFonts w:asciiTheme="minorHAnsi" w:hAnsiTheme="minorHAnsi" w:cstheme="minorHAnsi"/>
                <w:b/>
                <w:bCs/>
                <w:szCs w:val="22"/>
              </w:rPr>
              <w:t>5393350400</w:t>
            </w:r>
          </w:p>
        </w:tc>
        <w:tc>
          <w:tcPr>
            <w:tcW w:w="887" w:type="pct"/>
            <w:gridSpan w:val="3"/>
            <w:tcBorders>
              <w:top w:val="nil"/>
              <w:left w:val="nil"/>
              <w:bottom w:val="single" w:sz="2" w:space="0" w:color="31353E"/>
              <w:right w:val="nil"/>
            </w:tcBorders>
            <w:vAlign w:val="center"/>
            <w:hideMark/>
          </w:tcPr>
          <w:p w14:paraId="204F135C" w14:textId="7F836A9A" w:rsidR="00F45418" w:rsidRPr="00BB0E8D" w:rsidRDefault="006F179F">
            <w:pPr>
              <w:pStyle w:val="1MCBodyText"/>
              <w:jc w:val="center"/>
              <w:rPr>
                <w:rFonts w:asciiTheme="minorHAnsi" w:hAnsiTheme="minorHAnsi" w:cstheme="minorHAnsi"/>
                <w:b/>
                <w:bCs/>
                <w:szCs w:val="22"/>
              </w:rPr>
            </w:pPr>
            <w:r w:rsidRPr="00BB0E8D">
              <w:rPr>
                <w:rFonts w:asciiTheme="minorHAnsi" w:hAnsiTheme="minorHAnsi" w:cstheme="minorHAnsi"/>
                <w:b/>
                <w:bCs/>
                <w:szCs w:val="22"/>
              </w:rPr>
              <w:fldChar w:fldCharType="begin"/>
            </w:r>
            <w:r w:rsidRPr="00BB0E8D">
              <w:rPr>
                <w:rFonts w:asciiTheme="minorHAnsi" w:hAnsiTheme="minorHAnsi" w:cstheme="minorHAnsi"/>
                <w:b/>
                <w:bCs/>
                <w:szCs w:val="22"/>
              </w:rPr>
              <w:instrText xml:space="preserve"> QUOTE “</w:instrText>
            </w:r>
            <w:r>
              <w:rPr>
                <w:rFonts w:asciiTheme="minorHAnsi" w:hAnsiTheme="minorHAnsi" w:cstheme="minorHAnsi"/>
                <w:b/>
                <w:bCs/>
                <w:szCs w:val="22"/>
              </w:rPr>
              <w:instrText>7/1/2023</w:instrText>
            </w:r>
            <w:r w:rsidRPr="00BB0E8D">
              <w:rPr>
                <w:rFonts w:asciiTheme="minorHAnsi" w:hAnsiTheme="minorHAnsi" w:cstheme="minorHAnsi"/>
                <w:b/>
                <w:bCs/>
                <w:szCs w:val="22"/>
              </w:rPr>
              <w:instrText xml:space="preserve">” \@ ”MM.DD.yyyy” </w:instrText>
            </w:r>
            <w:r w:rsidRPr="00BB0E8D">
              <w:rPr>
                <w:rFonts w:asciiTheme="minorHAnsi" w:hAnsiTheme="minorHAnsi" w:cstheme="minorHAnsi"/>
                <w:b/>
                <w:bCs/>
                <w:szCs w:val="22"/>
              </w:rPr>
              <w:fldChar w:fldCharType="separate"/>
            </w:r>
            <w:r w:rsidR="00B10316">
              <w:rPr>
                <w:rFonts w:asciiTheme="minorHAnsi" w:hAnsiTheme="minorHAnsi" w:cstheme="minorHAnsi"/>
                <w:b/>
                <w:bCs/>
                <w:szCs w:val="22"/>
              </w:rPr>
              <w:t>07.01.2023</w:t>
            </w:r>
            <w:r w:rsidRPr="00BB0E8D">
              <w:rPr>
                <w:rFonts w:asciiTheme="minorHAnsi" w:hAnsiTheme="minorHAnsi" w:cstheme="minorHAnsi"/>
                <w:b/>
                <w:bCs/>
                <w:szCs w:val="22"/>
              </w:rPr>
              <w:fldChar w:fldCharType="end"/>
            </w:r>
          </w:p>
        </w:tc>
        <w:tc>
          <w:tcPr>
            <w:tcW w:w="913" w:type="pct"/>
            <w:gridSpan w:val="2"/>
            <w:tcBorders>
              <w:top w:val="nil"/>
              <w:left w:val="nil"/>
              <w:bottom w:val="single" w:sz="2" w:space="0" w:color="31353E"/>
              <w:right w:val="nil"/>
            </w:tcBorders>
            <w:vAlign w:val="center"/>
            <w:hideMark/>
          </w:tcPr>
          <w:p w14:paraId="14A67B21" w14:textId="2806C781" w:rsidR="00F45418" w:rsidRPr="00BB0E8D" w:rsidRDefault="006F179F">
            <w:pPr>
              <w:pStyle w:val="1MCBodyText"/>
              <w:jc w:val="center"/>
              <w:rPr>
                <w:rFonts w:asciiTheme="minorHAnsi" w:hAnsiTheme="minorHAnsi" w:cstheme="minorHAnsi"/>
                <w:b/>
                <w:bCs/>
                <w:szCs w:val="22"/>
              </w:rPr>
            </w:pPr>
            <w:r w:rsidRPr="00BB0E8D">
              <w:rPr>
                <w:rFonts w:asciiTheme="minorHAnsi" w:hAnsiTheme="minorHAnsi" w:cstheme="minorHAnsi"/>
                <w:b/>
                <w:bCs/>
                <w:szCs w:val="22"/>
              </w:rPr>
              <w:fldChar w:fldCharType="begin"/>
            </w:r>
            <w:r w:rsidRPr="00BB0E8D">
              <w:rPr>
                <w:rFonts w:asciiTheme="minorHAnsi" w:hAnsiTheme="minorHAnsi" w:cstheme="minorHAnsi"/>
                <w:b/>
                <w:bCs/>
                <w:szCs w:val="22"/>
              </w:rPr>
              <w:instrText xml:space="preserve"> QUOTE “</w:instrText>
            </w:r>
            <w:r>
              <w:rPr>
                <w:rFonts w:asciiTheme="minorHAnsi" w:hAnsiTheme="minorHAnsi" w:cstheme="minorHAnsi"/>
                <w:b/>
                <w:bCs/>
                <w:szCs w:val="22"/>
              </w:rPr>
              <w:instrText>7/1/2024</w:instrText>
            </w:r>
            <w:r w:rsidRPr="00BB0E8D">
              <w:rPr>
                <w:rFonts w:asciiTheme="minorHAnsi" w:hAnsiTheme="minorHAnsi" w:cstheme="minorHAnsi"/>
                <w:b/>
                <w:bCs/>
                <w:szCs w:val="22"/>
              </w:rPr>
              <w:instrText xml:space="preserve"> ” \@ ”MM.DD.yyyy” </w:instrText>
            </w:r>
            <w:r w:rsidRPr="00BB0E8D">
              <w:rPr>
                <w:rFonts w:asciiTheme="minorHAnsi" w:hAnsiTheme="minorHAnsi" w:cstheme="minorHAnsi"/>
                <w:b/>
                <w:bCs/>
                <w:szCs w:val="22"/>
              </w:rPr>
              <w:fldChar w:fldCharType="separate"/>
            </w:r>
            <w:r w:rsidR="00B10316">
              <w:rPr>
                <w:rFonts w:asciiTheme="minorHAnsi" w:hAnsiTheme="minorHAnsi" w:cstheme="minorHAnsi"/>
                <w:b/>
                <w:bCs/>
                <w:szCs w:val="22"/>
              </w:rPr>
              <w:t>07.01.2024</w:t>
            </w:r>
            <w:r w:rsidRPr="00BB0E8D">
              <w:rPr>
                <w:rFonts w:asciiTheme="minorHAnsi" w:hAnsiTheme="minorHAnsi" w:cstheme="minorHAnsi"/>
                <w:b/>
                <w:bCs/>
                <w:szCs w:val="22"/>
              </w:rPr>
              <w:fldChar w:fldCharType="end"/>
            </w:r>
          </w:p>
        </w:tc>
      </w:tr>
    </w:tbl>
    <w:p w14:paraId="13B19F32" w14:textId="77777777" w:rsidR="00F45418" w:rsidRDefault="006F179F" w:rsidP="008E7B96">
      <w:pPr>
        <w:pStyle w:val="2020SubHeader"/>
        <w:spacing w:before="120"/>
      </w:pPr>
      <w:r>
        <w:t>Coverage Detail</w:t>
      </w:r>
    </w:p>
    <w:tbl>
      <w:tblPr>
        <w:tblStyle w:val="2022Table"/>
        <w:tblW w:w="10800" w:type="dxa"/>
        <w:tblLayout w:type="fixed"/>
        <w:tblLook w:val="04A0" w:firstRow="1" w:lastRow="0" w:firstColumn="1" w:lastColumn="0" w:noHBand="0" w:noVBand="1"/>
      </w:tblPr>
      <w:tblGrid>
        <w:gridCol w:w="5361"/>
        <w:gridCol w:w="2646"/>
        <w:gridCol w:w="2793"/>
      </w:tblGrid>
      <w:tr w:rsidR="000B1E02" w14:paraId="6AACF649" w14:textId="77777777" w:rsidTr="00522BE1">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82" w:type="pct"/>
            <w:hideMark/>
          </w:tcPr>
          <w:p w14:paraId="203501C1" w14:textId="77777777" w:rsidR="00F45418" w:rsidRPr="00B63C6F" w:rsidRDefault="006F179F" w:rsidP="00522BE1">
            <w:pPr>
              <w:pStyle w:val="2020BodyText"/>
            </w:pPr>
            <w:r w:rsidRPr="00B63C6F">
              <w:t>Description</w:t>
            </w:r>
          </w:p>
        </w:tc>
        <w:tc>
          <w:tcPr>
            <w:tcW w:w="1225" w:type="pct"/>
          </w:tcPr>
          <w:p w14:paraId="2C91129F" w14:textId="77777777" w:rsidR="00F45418" w:rsidRPr="00B63C6F" w:rsidRDefault="006F179F" w:rsidP="00522BE1">
            <w:pPr>
              <w:pStyle w:val="2020BodyText"/>
              <w:cnfStyle w:val="100000000000" w:firstRow="1" w:lastRow="0" w:firstColumn="0" w:lastColumn="0" w:oddVBand="0" w:evenVBand="0" w:oddHBand="0" w:evenHBand="0" w:firstRowFirstColumn="0" w:firstRowLastColumn="0" w:lastRowFirstColumn="0" w:lastRowLastColumn="0"/>
            </w:pPr>
            <w:r w:rsidRPr="00B63C6F">
              <w:t>Symbol(s)</w:t>
            </w:r>
          </w:p>
        </w:tc>
        <w:tc>
          <w:tcPr>
            <w:tcW w:w="1293" w:type="pct"/>
            <w:hideMark/>
          </w:tcPr>
          <w:p w14:paraId="54841881" w14:textId="77777777" w:rsidR="00F45418" w:rsidRPr="00B63C6F" w:rsidRDefault="006F179F" w:rsidP="00522BE1">
            <w:pPr>
              <w:pStyle w:val="2020BodyText"/>
              <w:cnfStyle w:val="100000000000" w:firstRow="1" w:lastRow="0" w:firstColumn="0" w:lastColumn="0" w:oddVBand="0" w:evenVBand="0" w:oddHBand="0" w:evenHBand="0" w:firstRowFirstColumn="0" w:firstRowLastColumn="0" w:lastRowFirstColumn="0" w:lastRowLastColumn="0"/>
            </w:pPr>
            <w:r w:rsidRPr="00B63C6F">
              <w:t>Limits</w:t>
            </w:r>
          </w:p>
        </w:tc>
      </w:tr>
      <w:tr w:rsidR="00184B57" w14:paraId="3B7E1067" w14:textId="77777777" w:rsidTr="00522BE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482" w:type="pct"/>
            <w:hideMark/>
          </w:tcPr>
          <w:p w14:paraId="08713E2B" w14:textId="09319236" w:rsidR="00F45418" w:rsidRDefault="00B10316" w:rsidP="00184B57">
            <w:pPr>
              <w:pStyle w:val="1MCBodyText"/>
              <w:rPr>
                <w:snapToGrid w:val="0"/>
              </w:rPr>
            </w:pPr>
            <w:r>
              <w:rPr>
                <w:noProof/>
                <w:snapToGrid w:val="0"/>
              </w:rPr>
              <w:t>Liability</w:t>
            </w:r>
          </w:p>
        </w:tc>
        <w:tc>
          <w:tcPr>
            <w:tcW w:w="1225" w:type="pct"/>
          </w:tcPr>
          <w:p w14:paraId="7B6A9D75" w14:textId="35C0B14B" w:rsidR="00F45418" w:rsidRDefault="00B10316" w:rsidP="00184B57">
            <w:pPr>
              <w:pStyle w:val="1MCBodyText"/>
              <w:jc w:val="center"/>
              <w:cnfStyle w:val="000000100000" w:firstRow="0" w:lastRow="0" w:firstColumn="0" w:lastColumn="0" w:oddVBand="0" w:evenVBand="0" w:oddHBand="1" w:evenHBand="0" w:firstRowFirstColumn="0" w:firstRowLastColumn="0" w:lastRowFirstColumn="0" w:lastRowLastColumn="0"/>
            </w:pPr>
            <w:r>
              <w:rPr>
                <w:noProof/>
              </w:rPr>
              <w:t>1</w:t>
            </w:r>
          </w:p>
        </w:tc>
        <w:tc>
          <w:tcPr>
            <w:tcW w:w="1293" w:type="pct"/>
            <w:hideMark/>
          </w:tcPr>
          <w:p w14:paraId="4427874B" w14:textId="18C054B7" w:rsidR="00F45418" w:rsidRDefault="00B10316" w:rsidP="00184B57">
            <w:pPr>
              <w:pStyle w:val="1MCBodyText"/>
              <w:jc w:val="right"/>
              <w:cnfStyle w:val="000000100000" w:firstRow="0" w:lastRow="0" w:firstColumn="0" w:lastColumn="0" w:oddVBand="0" w:evenVBand="0" w:oddHBand="1" w:evenHBand="0" w:firstRowFirstColumn="0" w:firstRowLastColumn="0" w:lastRowFirstColumn="0" w:lastRowLastColumn="0"/>
              <w:rPr>
                <w:snapToGrid w:val="0"/>
              </w:rPr>
            </w:pPr>
            <w:r>
              <w:rPr>
                <w:noProof/>
              </w:rPr>
              <w:t>$ 1,000,000</w:t>
            </w:r>
          </w:p>
        </w:tc>
      </w:tr>
      <w:tr w:rsidR="00184B57" w14:paraId="090AC58B" w14:textId="77777777" w:rsidTr="00522BE1">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482" w:type="pct"/>
            <w:hideMark/>
          </w:tcPr>
          <w:p w14:paraId="4A30218D" w14:textId="4D429CB3" w:rsidR="00F45418" w:rsidRDefault="00B10316" w:rsidP="00184B57">
            <w:pPr>
              <w:pStyle w:val="1MCBodyText"/>
              <w:rPr>
                <w:snapToGrid w:val="0"/>
              </w:rPr>
            </w:pPr>
            <w:r>
              <w:rPr>
                <w:noProof/>
                <w:snapToGrid w:val="0"/>
              </w:rPr>
              <w:t>Medical Payments - Each Person</w:t>
            </w:r>
          </w:p>
        </w:tc>
        <w:tc>
          <w:tcPr>
            <w:tcW w:w="1225" w:type="pct"/>
          </w:tcPr>
          <w:p w14:paraId="3383EE66" w14:textId="75D6EC1C" w:rsidR="00F45418" w:rsidRDefault="00B10316" w:rsidP="00184B57">
            <w:pPr>
              <w:pStyle w:val="1MCBodyText"/>
              <w:jc w:val="center"/>
              <w:cnfStyle w:val="000000010000" w:firstRow="0" w:lastRow="0" w:firstColumn="0" w:lastColumn="0" w:oddVBand="0" w:evenVBand="0" w:oddHBand="0" w:evenHBand="1" w:firstRowFirstColumn="0" w:firstRowLastColumn="0" w:lastRowFirstColumn="0" w:lastRowLastColumn="0"/>
            </w:pPr>
            <w:r>
              <w:rPr>
                <w:noProof/>
              </w:rPr>
              <w:t>7, 8</w:t>
            </w:r>
            <w:r w:rsidR="008E7B96">
              <w:rPr>
                <w:noProof/>
              </w:rPr>
              <w:t>, 9</w:t>
            </w:r>
          </w:p>
        </w:tc>
        <w:tc>
          <w:tcPr>
            <w:tcW w:w="1293" w:type="pct"/>
            <w:hideMark/>
          </w:tcPr>
          <w:p w14:paraId="675D802A" w14:textId="1E0C2190" w:rsidR="00F45418" w:rsidRDefault="00B10316" w:rsidP="00184B57">
            <w:pPr>
              <w:pStyle w:val="1MCBodyText"/>
              <w:jc w:val="right"/>
              <w:cnfStyle w:val="000000010000" w:firstRow="0" w:lastRow="0" w:firstColumn="0" w:lastColumn="0" w:oddVBand="0" w:evenVBand="0" w:oddHBand="0" w:evenHBand="1" w:firstRowFirstColumn="0" w:firstRowLastColumn="0" w:lastRowFirstColumn="0" w:lastRowLastColumn="0"/>
              <w:rPr>
                <w:snapToGrid w:val="0"/>
              </w:rPr>
            </w:pPr>
            <w:r>
              <w:rPr>
                <w:noProof/>
              </w:rPr>
              <w:t>$ 10,000</w:t>
            </w:r>
          </w:p>
        </w:tc>
      </w:tr>
      <w:tr w:rsidR="00184B57" w14:paraId="524B9CA9" w14:textId="77777777" w:rsidTr="00522BE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482" w:type="pct"/>
            <w:hideMark/>
          </w:tcPr>
          <w:p w14:paraId="6EFA074A" w14:textId="7A4CE891" w:rsidR="00F45418" w:rsidRDefault="00B10316" w:rsidP="00184B57">
            <w:pPr>
              <w:pStyle w:val="1MCBodyText"/>
              <w:rPr>
                <w:snapToGrid w:val="0"/>
              </w:rPr>
            </w:pPr>
            <w:r>
              <w:rPr>
                <w:noProof/>
                <w:snapToGrid w:val="0"/>
              </w:rPr>
              <w:t>Uninsured Motorists – Each Person</w:t>
            </w:r>
          </w:p>
        </w:tc>
        <w:tc>
          <w:tcPr>
            <w:tcW w:w="1225" w:type="pct"/>
          </w:tcPr>
          <w:p w14:paraId="08F684DE" w14:textId="693CA630" w:rsidR="00F45418" w:rsidRDefault="00B10316" w:rsidP="00184B57">
            <w:pPr>
              <w:pStyle w:val="1MCBodyText"/>
              <w:jc w:val="center"/>
              <w:cnfStyle w:val="000000100000" w:firstRow="0" w:lastRow="0" w:firstColumn="0" w:lastColumn="0" w:oddVBand="0" w:evenVBand="0" w:oddHBand="1" w:evenHBand="0" w:firstRowFirstColumn="0" w:firstRowLastColumn="0" w:lastRowFirstColumn="0" w:lastRowLastColumn="0"/>
            </w:pPr>
            <w:r>
              <w:rPr>
                <w:noProof/>
              </w:rPr>
              <w:t>6</w:t>
            </w:r>
            <w:r w:rsidR="008E7B96">
              <w:rPr>
                <w:noProof/>
              </w:rPr>
              <w:t>, 8, 9</w:t>
            </w:r>
          </w:p>
        </w:tc>
        <w:tc>
          <w:tcPr>
            <w:tcW w:w="1293" w:type="pct"/>
            <w:hideMark/>
          </w:tcPr>
          <w:p w14:paraId="7453EA2C" w14:textId="02D55FFF" w:rsidR="00F45418" w:rsidRDefault="00B10316" w:rsidP="00184B57">
            <w:pPr>
              <w:pStyle w:val="1MCBodyText"/>
              <w:jc w:val="right"/>
              <w:cnfStyle w:val="000000100000" w:firstRow="0" w:lastRow="0" w:firstColumn="0" w:lastColumn="0" w:oddVBand="0" w:evenVBand="0" w:oddHBand="1" w:evenHBand="0" w:firstRowFirstColumn="0" w:firstRowLastColumn="0" w:lastRowFirstColumn="0" w:lastRowLastColumn="0"/>
              <w:rPr>
                <w:snapToGrid w:val="0"/>
              </w:rPr>
            </w:pPr>
            <w:r>
              <w:rPr>
                <w:noProof/>
              </w:rPr>
              <w:t>$ 1,000,000</w:t>
            </w:r>
          </w:p>
        </w:tc>
      </w:tr>
      <w:tr w:rsidR="00184B57" w14:paraId="73D24322" w14:textId="77777777" w:rsidTr="00522BE1">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482" w:type="pct"/>
            <w:hideMark/>
          </w:tcPr>
          <w:p w14:paraId="39C5D0D8" w14:textId="590E8583" w:rsidR="00F45418" w:rsidRDefault="00B10316" w:rsidP="00184B57">
            <w:pPr>
              <w:pStyle w:val="1MCBodyText"/>
              <w:rPr>
                <w:snapToGrid w:val="0"/>
              </w:rPr>
            </w:pPr>
            <w:r>
              <w:rPr>
                <w:noProof/>
                <w:snapToGrid w:val="0"/>
              </w:rPr>
              <w:t>Uninsured Motorists - Each Accident</w:t>
            </w:r>
          </w:p>
        </w:tc>
        <w:tc>
          <w:tcPr>
            <w:tcW w:w="1225" w:type="pct"/>
          </w:tcPr>
          <w:p w14:paraId="74E9B2F3" w14:textId="3F91013E" w:rsidR="00F45418" w:rsidRDefault="00B10316" w:rsidP="00184B57">
            <w:pPr>
              <w:pStyle w:val="1MCBodyText"/>
              <w:jc w:val="center"/>
              <w:cnfStyle w:val="000000010000" w:firstRow="0" w:lastRow="0" w:firstColumn="0" w:lastColumn="0" w:oddVBand="0" w:evenVBand="0" w:oddHBand="0" w:evenHBand="1" w:firstRowFirstColumn="0" w:firstRowLastColumn="0" w:lastRowFirstColumn="0" w:lastRowLastColumn="0"/>
            </w:pPr>
            <w:r>
              <w:rPr>
                <w:noProof/>
              </w:rPr>
              <w:t>6</w:t>
            </w:r>
            <w:r w:rsidR="008E7B96">
              <w:rPr>
                <w:noProof/>
              </w:rPr>
              <w:t>, 8, 9</w:t>
            </w:r>
          </w:p>
        </w:tc>
        <w:tc>
          <w:tcPr>
            <w:tcW w:w="1293" w:type="pct"/>
            <w:hideMark/>
          </w:tcPr>
          <w:p w14:paraId="4483153B" w14:textId="4A933081" w:rsidR="00F45418" w:rsidRDefault="00B10316" w:rsidP="00184B57">
            <w:pPr>
              <w:pStyle w:val="1MCBodyText"/>
              <w:jc w:val="right"/>
              <w:cnfStyle w:val="000000010000" w:firstRow="0" w:lastRow="0" w:firstColumn="0" w:lastColumn="0" w:oddVBand="0" w:evenVBand="0" w:oddHBand="0" w:evenHBand="1" w:firstRowFirstColumn="0" w:firstRowLastColumn="0" w:lastRowFirstColumn="0" w:lastRowLastColumn="0"/>
              <w:rPr>
                <w:snapToGrid w:val="0"/>
              </w:rPr>
            </w:pPr>
            <w:r>
              <w:rPr>
                <w:noProof/>
              </w:rPr>
              <w:t>$ 1,000,000</w:t>
            </w:r>
          </w:p>
        </w:tc>
      </w:tr>
      <w:tr w:rsidR="000B1E02" w14:paraId="20BC6D93" w14:textId="77777777" w:rsidTr="00522BE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482" w:type="pct"/>
          </w:tcPr>
          <w:p w14:paraId="24BCB8D3" w14:textId="649C900A" w:rsidR="00F45418" w:rsidRDefault="006F179F" w:rsidP="003E094E">
            <w:pPr>
              <w:pStyle w:val="1MCBodyText"/>
              <w:rPr>
                <w:snapToGrid w:val="0"/>
              </w:rPr>
            </w:pPr>
            <w:r>
              <w:rPr>
                <w:snapToGrid w:val="0"/>
              </w:rPr>
              <w:t>Hired and Non-owned Auto</w:t>
            </w:r>
          </w:p>
        </w:tc>
        <w:tc>
          <w:tcPr>
            <w:tcW w:w="1225" w:type="pct"/>
          </w:tcPr>
          <w:p w14:paraId="770B404E" w14:textId="38E981F6" w:rsidR="00F45418" w:rsidRDefault="00F45418" w:rsidP="000B1E02">
            <w:pPr>
              <w:pStyle w:val="1MCBodyText"/>
              <w:jc w:val="center"/>
              <w:cnfStyle w:val="000000100000" w:firstRow="0" w:lastRow="0" w:firstColumn="0" w:lastColumn="0" w:oddVBand="0" w:evenVBand="0" w:oddHBand="1" w:evenHBand="0" w:firstRowFirstColumn="0" w:firstRowLastColumn="0" w:lastRowFirstColumn="0" w:lastRowLastColumn="0"/>
            </w:pPr>
          </w:p>
        </w:tc>
        <w:tc>
          <w:tcPr>
            <w:tcW w:w="1293" w:type="pct"/>
          </w:tcPr>
          <w:p w14:paraId="05AEDF62" w14:textId="5BD4F156" w:rsidR="00F45418" w:rsidRDefault="00B10316" w:rsidP="001948F2">
            <w:pPr>
              <w:pStyle w:val="1MCBodyText"/>
              <w:jc w:val="right"/>
              <w:cnfStyle w:val="000000100000" w:firstRow="0" w:lastRow="0" w:firstColumn="0" w:lastColumn="0" w:oddVBand="0" w:evenVBand="0" w:oddHBand="1" w:evenHBand="0" w:firstRowFirstColumn="0" w:firstRowLastColumn="0" w:lastRowFirstColumn="0" w:lastRowLastColumn="0"/>
              <w:rPr>
                <w:snapToGrid w:val="0"/>
              </w:rPr>
            </w:pPr>
            <w:r>
              <w:rPr>
                <w:noProof/>
                <w:snapToGrid w:val="0"/>
              </w:rPr>
              <w:t>Included</w:t>
            </w:r>
          </w:p>
        </w:tc>
      </w:tr>
    </w:tbl>
    <w:p w14:paraId="77C45200" w14:textId="30E7FECC" w:rsidR="00F45418" w:rsidRDefault="00F45418" w:rsidP="00413C4B">
      <w:pPr>
        <w:pStyle w:val="1MCBodyText"/>
        <w:rPr>
          <w:snapToGrid w:val="0"/>
          <w:sz w:val="20"/>
        </w:rPr>
      </w:pPr>
    </w:p>
    <w:tbl>
      <w:tblPr>
        <w:tblW w:w="4600" w:type="pct"/>
        <w:jc w:val="center"/>
        <w:tblLook w:val="04A0" w:firstRow="1" w:lastRow="0" w:firstColumn="1" w:lastColumn="0" w:noHBand="0" w:noVBand="1"/>
      </w:tblPr>
      <w:tblGrid>
        <w:gridCol w:w="2838"/>
        <w:gridCol w:w="3650"/>
        <w:gridCol w:w="3448"/>
      </w:tblGrid>
      <w:tr w:rsidR="00F22309" w14:paraId="78B1BE4C" w14:textId="77777777" w:rsidTr="00F22309">
        <w:trPr>
          <w:jc w:val="center"/>
        </w:trPr>
        <w:tc>
          <w:tcPr>
            <w:tcW w:w="1428" w:type="pct"/>
            <w:hideMark/>
          </w:tcPr>
          <w:p w14:paraId="5DFB0B5B" w14:textId="77777777" w:rsidR="00F45418" w:rsidRDefault="006F179F">
            <w:pPr>
              <w:pStyle w:val="1MCBodyText"/>
              <w:rPr>
                <w:rFonts w:ascii="Calibri Light" w:hAnsi="Calibri Light"/>
                <w:sz w:val="18"/>
                <w:szCs w:val="18"/>
              </w:rPr>
            </w:pPr>
            <w:r>
              <w:rPr>
                <w:rFonts w:ascii="Calibri Light" w:hAnsi="Calibri Light"/>
                <w:sz w:val="18"/>
                <w:szCs w:val="18"/>
              </w:rPr>
              <w:t>1 │ Any Auto</w:t>
            </w:r>
          </w:p>
          <w:p w14:paraId="02EF80C6" w14:textId="77777777" w:rsidR="00F45418" w:rsidRDefault="006F179F">
            <w:pPr>
              <w:pStyle w:val="1MCBodyText"/>
              <w:rPr>
                <w:rFonts w:ascii="Calibri Light" w:hAnsi="Calibri Light"/>
                <w:sz w:val="18"/>
                <w:szCs w:val="18"/>
              </w:rPr>
            </w:pPr>
            <w:r>
              <w:rPr>
                <w:rFonts w:ascii="Calibri Light" w:hAnsi="Calibri Light"/>
                <w:sz w:val="18"/>
                <w:szCs w:val="18"/>
              </w:rPr>
              <w:t>2 │ Owned Autos</w:t>
            </w:r>
          </w:p>
          <w:p w14:paraId="392BCFD2" w14:textId="77777777" w:rsidR="00F45418" w:rsidRDefault="006F179F">
            <w:pPr>
              <w:pStyle w:val="1MCBodyText"/>
              <w:rPr>
                <w:rFonts w:ascii="Calibri Light" w:hAnsi="Calibri Light"/>
                <w:sz w:val="18"/>
                <w:szCs w:val="18"/>
              </w:rPr>
            </w:pPr>
            <w:r>
              <w:rPr>
                <w:rFonts w:ascii="Calibri Light" w:hAnsi="Calibri Light"/>
                <w:sz w:val="18"/>
                <w:szCs w:val="18"/>
              </w:rPr>
              <w:t>3 │ Owned Private Passenger</w:t>
            </w:r>
          </w:p>
        </w:tc>
        <w:tc>
          <w:tcPr>
            <w:tcW w:w="1837" w:type="pct"/>
            <w:hideMark/>
          </w:tcPr>
          <w:p w14:paraId="60D0855B" w14:textId="77777777" w:rsidR="00F45418" w:rsidRDefault="006F179F">
            <w:pPr>
              <w:pStyle w:val="1MCBodyText"/>
              <w:rPr>
                <w:rFonts w:ascii="Calibri Light" w:hAnsi="Calibri Light"/>
                <w:sz w:val="18"/>
                <w:szCs w:val="18"/>
              </w:rPr>
            </w:pPr>
            <w:r>
              <w:rPr>
                <w:rFonts w:ascii="Calibri Light" w:hAnsi="Calibri Light"/>
                <w:sz w:val="18"/>
                <w:szCs w:val="18"/>
              </w:rPr>
              <w:t>4 │ Other than Private Passenger</w:t>
            </w:r>
          </w:p>
          <w:p w14:paraId="3A98CB47" w14:textId="77777777" w:rsidR="00F45418" w:rsidRDefault="006F179F">
            <w:pPr>
              <w:pStyle w:val="1MCBodyText"/>
              <w:rPr>
                <w:rFonts w:ascii="Calibri Light" w:hAnsi="Calibri Light"/>
                <w:sz w:val="18"/>
                <w:szCs w:val="18"/>
              </w:rPr>
            </w:pPr>
            <w:r>
              <w:rPr>
                <w:rFonts w:ascii="Calibri Light" w:hAnsi="Calibri Light"/>
                <w:sz w:val="18"/>
                <w:szCs w:val="18"/>
              </w:rPr>
              <w:t>5 │ Owned Autos Subject to No-Fault</w:t>
            </w:r>
          </w:p>
          <w:p w14:paraId="12BB26C2" w14:textId="77777777" w:rsidR="00F45418" w:rsidRDefault="006F179F">
            <w:pPr>
              <w:pStyle w:val="1MCBodyText"/>
              <w:rPr>
                <w:rFonts w:ascii="Calibri Light" w:hAnsi="Calibri Light"/>
                <w:sz w:val="18"/>
                <w:szCs w:val="18"/>
              </w:rPr>
            </w:pPr>
            <w:r>
              <w:rPr>
                <w:rFonts w:ascii="Calibri Light" w:hAnsi="Calibri Light"/>
                <w:sz w:val="18"/>
                <w:szCs w:val="18"/>
              </w:rPr>
              <w:t>6 │ Owned Autos Subject to UM Law</w:t>
            </w:r>
          </w:p>
        </w:tc>
        <w:tc>
          <w:tcPr>
            <w:tcW w:w="1735" w:type="pct"/>
            <w:hideMark/>
          </w:tcPr>
          <w:p w14:paraId="30CA8A4A" w14:textId="77777777" w:rsidR="00F45418" w:rsidRDefault="006F179F">
            <w:pPr>
              <w:pStyle w:val="1MCBodyText"/>
              <w:rPr>
                <w:rFonts w:ascii="Calibri Light" w:hAnsi="Calibri Light"/>
                <w:sz w:val="18"/>
                <w:szCs w:val="18"/>
              </w:rPr>
            </w:pPr>
            <w:r>
              <w:rPr>
                <w:rFonts w:ascii="Calibri Light" w:hAnsi="Calibri Light"/>
                <w:sz w:val="18"/>
                <w:szCs w:val="18"/>
              </w:rPr>
              <w:t xml:space="preserve">  7 │ Specific Described Autos </w:t>
            </w:r>
          </w:p>
          <w:p w14:paraId="6527F9FE" w14:textId="77777777" w:rsidR="00F45418" w:rsidRDefault="006F179F">
            <w:pPr>
              <w:pStyle w:val="1MCBodyText"/>
              <w:rPr>
                <w:rFonts w:ascii="Calibri Light" w:hAnsi="Calibri Light"/>
                <w:sz w:val="18"/>
                <w:szCs w:val="18"/>
              </w:rPr>
            </w:pPr>
            <w:r>
              <w:rPr>
                <w:rFonts w:ascii="Calibri Light" w:hAnsi="Calibri Light"/>
                <w:sz w:val="18"/>
                <w:szCs w:val="18"/>
              </w:rPr>
              <w:t xml:space="preserve">  8 │ Hired Autos</w:t>
            </w:r>
          </w:p>
          <w:p w14:paraId="49AE7F8E" w14:textId="77777777" w:rsidR="00F45418" w:rsidRDefault="006F179F">
            <w:pPr>
              <w:pStyle w:val="1MCBodyText"/>
              <w:rPr>
                <w:rFonts w:ascii="Calibri Light" w:hAnsi="Calibri Light"/>
                <w:sz w:val="18"/>
                <w:szCs w:val="18"/>
              </w:rPr>
            </w:pPr>
            <w:r>
              <w:rPr>
                <w:rFonts w:ascii="Calibri Light" w:hAnsi="Calibri Light"/>
                <w:sz w:val="18"/>
                <w:szCs w:val="18"/>
              </w:rPr>
              <w:t xml:space="preserve">  9 │ Non-owned Autos</w:t>
            </w:r>
          </w:p>
          <w:p w14:paraId="46605535" w14:textId="77777777" w:rsidR="00F45418" w:rsidRDefault="006F179F">
            <w:pPr>
              <w:pStyle w:val="1MCBodyText"/>
              <w:rPr>
                <w:rFonts w:ascii="Calibri Light" w:hAnsi="Calibri Light"/>
                <w:sz w:val="18"/>
                <w:szCs w:val="18"/>
              </w:rPr>
            </w:pPr>
            <w:r>
              <w:rPr>
                <w:rFonts w:ascii="Calibri Light" w:hAnsi="Calibri Light"/>
                <w:sz w:val="18"/>
                <w:szCs w:val="18"/>
              </w:rPr>
              <w:t>19 │ Mobile Equipment Subject to Law</w:t>
            </w:r>
          </w:p>
        </w:tc>
      </w:tr>
    </w:tbl>
    <w:p w14:paraId="418AD3A5" w14:textId="46B389EE" w:rsidR="00F45418" w:rsidRDefault="006F179F" w:rsidP="008E7B96">
      <w:pPr>
        <w:pStyle w:val="2020SubHeader"/>
        <w:spacing w:before="120" w:after="0"/>
      </w:pPr>
      <w:r>
        <w:t>Vehicle Schedule</w:t>
      </w:r>
    </w:p>
    <w:p w14:paraId="70BF4B78" w14:textId="448FF23C" w:rsidR="00F45418" w:rsidRPr="003C2786" w:rsidRDefault="006F179F" w:rsidP="003C2786">
      <w:pPr>
        <w:pStyle w:val="1MCBodyText"/>
      </w:pPr>
      <w:r w:rsidRPr="00180026">
        <w:rPr>
          <w:b/>
          <w:bCs/>
        </w:rPr>
        <w:t xml:space="preserve">Please verify that all vehicles are </w:t>
      </w:r>
      <w:proofErr w:type="gramStart"/>
      <w:r w:rsidRPr="00180026">
        <w:rPr>
          <w:b/>
          <w:bCs/>
        </w:rPr>
        <w:t>titled</w:t>
      </w:r>
      <w:proofErr w:type="gramEnd"/>
      <w:r w:rsidRPr="00180026">
        <w:rPr>
          <w:b/>
          <w:bCs/>
        </w:rPr>
        <w:t xml:space="preserve"> to the Named Insured</w:t>
      </w:r>
      <w:r>
        <w:rPr>
          <w:b/>
          <w:bCs/>
        </w:rPr>
        <w:t>.</w:t>
      </w:r>
    </w:p>
    <w:tbl>
      <w:tblPr>
        <w:tblW w:w="10800" w:type="dxa"/>
        <w:tblLayout w:type="fixed"/>
        <w:tblLook w:val="04A0" w:firstRow="1" w:lastRow="0" w:firstColumn="1" w:lastColumn="0" w:noHBand="0" w:noVBand="1"/>
      </w:tblPr>
      <w:tblGrid>
        <w:gridCol w:w="598"/>
        <w:gridCol w:w="3704"/>
        <w:gridCol w:w="2238"/>
        <w:gridCol w:w="1482"/>
        <w:gridCol w:w="944"/>
        <w:gridCol w:w="927"/>
        <w:gridCol w:w="907"/>
      </w:tblGrid>
      <w:tr w:rsidR="004C07A9" w:rsidRPr="0015577B" w14:paraId="28F36C47" w14:textId="77777777" w:rsidTr="00180026">
        <w:trPr>
          <w:trHeight w:val="432"/>
          <w:tblHeader/>
        </w:trPr>
        <w:tc>
          <w:tcPr>
            <w:tcW w:w="276" w:type="pct"/>
            <w:tcBorders>
              <w:top w:val="nil"/>
              <w:left w:val="nil"/>
              <w:bottom w:val="nil"/>
              <w:right w:val="single" w:sz="4" w:space="0" w:color="BFBFBF" w:themeColor="background1" w:themeShade="BF"/>
            </w:tcBorders>
            <w:shd w:val="clear" w:color="auto" w:fill="31353E"/>
            <w:tcMar>
              <w:top w:w="0" w:type="dxa"/>
              <w:left w:w="101" w:type="dxa"/>
              <w:bottom w:w="0" w:type="dxa"/>
              <w:right w:w="101" w:type="dxa"/>
            </w:tcMar>
            <w:vAlign w:val="center"/>
          </w:tcPr>
          <w:p w14:paraId="3AEFBCB6" w14:textId="355E6131" w:rsidR="00F45418" w:rsidRPr="00B63C6F" w:rsidRDefault="006F179F" w:rsidP="00522BE1">
            <w:pPr>
              <w:pStyle w:val="2020BodyText"/>
            </w:pPr>
            <w:bookmarkStart w:id="13" w:name="AS989227924"/>
            <w:r w:rsidRPr="00B63C6F">
              <w:rPr>
                <w:rFonts w:asciiTheme="minorHAnsi" w:hAnsiTheme="minorHAnsi"/>
                <w:b/>
                <w:color w:val="FFFFFF" w:themeColor="background1"/>
              </w:rPr>
              <w:t>Veh No</w:t>
            </w:r>
          </w:p>
        </w:tc>
        <w:tc>
          <w:tcPr>
            <w:tcW w:w="1715"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1" w:type="dxa"/>
              <w:bottom w:w="0" w:type="dxa"/>
              <w:right w:w="101" w:type="dxa"/>
            </w:tcMar>
            <w:vAlign w:val="center"/>
            <w:hideMark/>
          </w:tcPr>
          <w:p w14:paraId="05E62E59" w14:textId="7FBE19C6" w:rsidR="00F45418" w:rsidRPr="00B63C6F" w:rsidRDefault="006F179F" w:rsidP="00522BE1">
            <w:pPr>
              <w:pStyle w:val="2020BodyText"/>
            </w:pPr>
            <w:proofErr w:type="spellStart"/>
            <w:r w:rsidRPr="00B63C6F">
              <w:rPr>
                <w:rFonts w:asciiTheme="minorHAnsi" w:hAnsiTheme="minorHAnsi"/>
                <w:b/>
                <w:color w:val="FFFFFF" w:themeColor="background1"/>
              </w:rPr>
              <w:t>Year│Make│Model</w:t>
            </w:r>
            <w:proofErr w:type="spellEnd"/>
          </w:p>
        </w:tc>
        <w:tc>
          <w:tcPr>
            <w:tcW w:w="1036"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1" w:type="dxa"/>
              <w:bottom w:w="0" w:type="dxa"/>
              <w:right w:w="101" w:type="dxa"/>
            </w:tcMar>
            <w:vAlign w:val="center"/>
            <w:hideMark/>
          </w:tcPr>
          <w:p w14:paraId="6A8CB1CB" w14:textId="77777777" w:rsidR="00F45418" w:rsidRPr="00B63C6F" w:rsidRDefault="006F179F" w:rsidP="00522BE1">
            <w:pPr>
              <w:pStyle w:val="2020BodyText"/>
            </w:pPr>
            <w:r w:rsidRPr="00B63C6F">
              <w:rPr>
                <w:rFonts w:asciiTheme="minorHAnsi" w:hAnsiTheme="minorHAnsi"/>
                <w:b/>
                <w:color w:val="FFFFFF" w:themeColor="background1"/>
              </w:rPr>
              <w:t>Identification No.</w:t>
            </w:r>
          </w:p>
        </w:tc>
        <w:tc>
          <w:tcPr>
            <w:tcW w:w="686"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1" w:type="dxa"/>
              <w:bottom w:w="0" w:type="dxa"/>
              <w:right w:w="101" w:type="dxa"/>
            </w:tcMar>
            <w:vAlign w:val="center"/>
            <w:hideMark/>
          </w:tcPr>
          <w:p w14:paraId="328DB20E" w14:textId="77777777" w:rsidR="00F45418" w:rsidRPr="00B63C6F" w:rsidRDefault="006F179F" w:rsidP="00522BE1">
            <w:pPr>
              <w:pStyle w:val="2020BodyText"/>
            </w:pPr>
            <w:r w:rsidRPr="00B63C6F">
              <w:rPr>
                <w:rFonts w:asciiTheme="minorHAnsi" w:hAnsiTheme="minorHAnsi"/>
                <w:b/>
                <w:color w:val="FFFFFF" w:themeColor="background1"/>
              </w:rPr>
              <w:t>Garage Location</w:t>
            </w:r>
          </w:p>
        </w:tc>
        <w:tc>
          <w:tcPr>
            <w:tcW w:w="42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1" w:type="dxa"/>
              <w:bottom w:w="0" w:type="dxa"/>
              <w:right w:w="101" w:type="dxa"/>
            </w:tcMar>
            <w:vAlign w:val="center"/>
            <w:hideMark/>
          </w:tcPr>
          <w:p w14:paraId="00F49FDA" w14:textId="52F3D8AB" w:rsidR="00F45418" w:rsidRPr="00B63C6F" w:rsidRDefault="006F179F" w:rsidP="00522BE1">
            <w:pPr>
              <w:pStyle w:val="2020BodyText"/>
            </w:pPr>
            <w:r w:rsidRPr="00B63C6F">
              <w:rPr>
                <w:rFonts w:asciiTheme="minorHAnsi" w:hAnsiTheme="minorHAnsi"/>
                <w:b/>
                <w:color w:val="FFFFFF" w:themeColor="background1"/>
              </w:rPr>
              <w:t>Liab</w:t>
            </w:r>
            <w:r>
              <w:rPr>
                <w:rFonts w:asciiTheme="minorHAnsi" w:hAnsiTheme="minorHAnsi"/>
                <w:b/>
                <w:color w:val="FFFFFF" w:themeColor="background1"/>
              </w:rPr>
              <w:t>ility</w:t>
            </w:r>
          </w:p>
        </w:tc>
        <w:tc>
          <w:tcPr>
            <w:tcW w:w="42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1" w:type="dxa"/>
              <w:bottom w:w="0" w:type="dxa"/>
              <w:right w:w="101" w:type="dxa"/>
            </w:tcMar>
            <w:vAlign w:val="center"/>
            <w:hideMark/>
          </w:tcPr>
          <w:p w14:paraId="238462CB" w14:textId="77777777" w:rsidR="00F45418" w:rsidRPr="00B63C6F" w:rsidRDefault="006F179F" w:rsidP="00522BE1">
            <w:pPr>
              <w:pStyle w:val="2020BodyText"/>
            </w:pPr>
            <w:r w:rsidRPr="00B63C6F">
              <w:rPr>
                <w:rFonts w:asciiTheme="minorHAnsi" w:hAnsiTheme="minorHAnsi"/>
                <w:b/>
                <w:color w:val="FFFFFF" w:themeColor="background1"/>
              </w:rPr>
              <w:t>Comp</w:t>
            </w:r>
          </w:p>
          <w:p w14:paraId="28CEC30A" w14:textId="77777777" w:rsidR="00F45418" w:rsidRPr="00B63C6F" w:rsidRDefault="006F179F" w:rsidP="00522BE1">
            <w:pPr>
              <w:pStyle w:val="2020BodyText"/>
            </w:pPr>
            <w:r w:rsidRPr="00B63C6F">
              <w:rPr>
                <w:rFonts w:asciiTheme="minorHAnsi" w:hAnsiTheme="minorHAnsi"/>
                <w:b/>
                <w:color w:val="FFFFFF" w:themeColor="background1"/>
              </w:rPr>
              <w:t>Ded</w:t>
            </w:r>
          </w:p>
        </w:tc>
        <w:tc>
          <w:tcPr>
            <w:tcW w:w="429" w:type="pct"/>
            <w:tcBorders>
              <w:top w:val="nil"/>
              <w:left w:val="single" w:sz="4" w:space="0" w:color="BFBFBF" w:themeColor="background1" w:themeShade="BF"/>
              <w:bottom w:val="nil"/>
              <w:right w:val="nil"/>
            </w:tcBorders>
            <w:shd w:val="clear" w:color="auto" w:fill="31353E"/>
            <w:tcMar>
              <w:top w:w="0" w:type="dxa"/>
              <w:left w:w="101" w:type="dxa"/>
              <w:bottom w:w="0" w:type="dxa"/>
              <w:right w:w="101" w:type="dxa"/>
            </w:tcMar>
            <w:vAlign w:val="center"/>
            <w:hideMark/>
          </w:tcPr>
          <w:p w14:paraId="1F1D2071" w14:textId="6FB995EE" w:rsidR="00F45418" w:rsidRPr="00B63C6F" w:rsidRDefault="006F179F" w:rsidP="00522BE1">
            <w:pPr>
              <w:pStyle w:val="2020BodyText"/>
            </w:pPr>
            <w:r w:rsidRPr="00B63C6F">
              <w:rPr>
                <w:rFonts w:asciiTheme="minorHAnsi" w:hAnsiTheme="minorHAnsi"/>
                <w:b/>
                <w:color w:val="FFFFFF" w:themeColor="background1"/>
              </w:rPr>
              <w:t>Coll</w:t>
            </w:r>
          </w:p>
          <w:p w14:paraId="3B723F4E" w14:textId="48795FD0" w:rsidR="00F45418" w:rsidRPr="00B63C6F" w:rsidRDefault="006F179F" w:rsidP="00522BE1">
            <w:pPr>
              <w:pStyle w:val="2020BodyText"/>
            </w:pPr>
            <w:r w:rsidRPr="00B63C6F">
              <w:rPr>
                <w:rFonts w:asciiTheme="minorHAnsi" w:hAnsiTheme="minorHAnsi"/>
                <w:b/>
                <w:color w:val="FFFFFF" w:themeColor="background1"/>
              </w:rPr>
              <w:t>Ded</w:t>
            </w:r>
          </w:p>
        </w:tc>
      </w:tr>
      <w:tr w:rsidR="004C07A9" w:rsidRPr="0015577B" w14:paraId="41D8520C" w14:textId="77777777" w:rsidTr="00E43CA7">
        <w:trPr>
          <w:trHeight w:val="360"/>
        </w:trPr>
        <w:tc>
          <w:tcPr>
            <w:tcW w:w="277" w:type="pct"/>
            <w:tcBorders>
              <w:top w:val="single" w:sz="4" w:space="0" w:color="D9D9D9"/>
              <w:left w:val="single" w:sz="4" w:space="0" w:color="D9D9D9"/>
              <w:bottom w:val="single" w:sz="4" w:space="0" w:color="D9D9D9"/>
              <w:right w:val="single" w:sz="4" w:space="0" w:color="D9D9D9"/>
            </w:tcBorders>
            <w:vAlign w:val="center"/>
          </w:tcPr>
          <w:p w14:paraId="4A01BE4F" w14:textId="2C76F3C5" w:rsidR="00F45418" w:rsidRPr="0015577B" w:rsidRDefault="006F179F" w:rsidP="00C674BB">
            <w:pPr>
              <w:pStyle w:val="1MCBodyText"/>
              <w:jc w:val="center"/>
              <w:rPr>
                <w:sz w:val="20"/>
              </w:rPr>
            </w:pPr>
            <w:r>
              <w:t>1</w:t>
            </w:r>
          </w:p>
        </w:tc>
        <w:tc>
          <w:tcPr>
            <w:tcW w:w="1711" w:type="pct"/>
            <w:tcBorders>
              <w:top w:val="single" w:sz="4" w:space="0" w:color="D9D9D9"/>
              <w:left w:val="single" w:sz="4" w:space="0" w:color="D9D9D9"/>
              <w:bottom w:val="single" w:sz="4" w:space="0" w:color="D9D9D9"/>
              <w:right w:val="single" w:sz="4" w:space="0" w:color="D9D9D9"/>
            </w:tcBorders>
            <w:vAlign w:val="center"/>
          </w:tcPr>
          <w:p w14:paraId="5ED58784" w14:textId="06A1BBCB" w:rsidR="00F45418" w:rsidRPr="0015577B" w:rsidRDefault="00B10316" w:rsidP="005351F3">
            <w:pPr>
              <w:pStyle w:val="1MCBodyText"/>
              <w:ind w:left="-40" w:right="-140"/>
              <w:rPr>
                <w:sz w:val="20"/>
              </w:rPr>
            </w:pPr>
            <w:r>
              <w:rPr>
                <w:noProof/>
                <w:sz w:val="20"/>
              </w:rPr>
              <w:t>2018</w:t>
            </w:r>
            <w:r w:rsidRPr="0015577B">
              <w:rPr>
                <w:noProof/>
                <w:sz w:val="20"/>
              </w:rPr>
              <w:t xml:space="preserve"> </w:t>
            </w:r>
            <w:r>
              <w:rPr>
                <w:noProof/>
                <w:sz w:val="20"/>
              </w:rPr>
              <w:t>Chev</w:t>
            </w:r>
            <w:r w:rsidRPr="0015577B">
              <w:rPr>
                <w:noProof/>
                <w:snapToGrid w:val="0"/>
                <w:sz w:val="20"/>
              </w:rPr>
              <w:t xml:space="preserve"> </w:t>
            </w:r>
            <w:r>
              <w:rPr>
                <w:noProof/>
                <w:snapToGrid w:val="0"/>
                <w:sz w:val="20"/>
              </w:rPr>
              <w:t>Silverado K2500</w:t>
            </w:r>
          </w:p>
        </w:tc>
        <w:tc>
          <w:tcPr>
            <w:tcW w:w="1034" w:type="pct"/>
            <w:tcBorders>
              <w:top w:val="single" w:sz="4" w:space="0" w:color="D9D9D9"/>
              <w:left w:val="single" w:sz="4" w:space="0" w:color="D9D9D9"/>
              <w:bottom w:val="single" w:sz="4" w:space="0" w:color="D9D9D9"/>
              <w:right w:val="single" w:sz="4" w:space="0" w:color="D9D9D9"/>
            </w:tcBorders>
            <w:vAlign w:val="center"/>
          </w:tcPr>
          <w:p w14:paraId="40BCC30C" w14:textId="77777777" w:rsidR="00F45418" w:rsidRPr="0015577B" w:rsidRDefault="006F179F" w:rsidP="005351F3">
            <w:pPr>
              <w:pStyle w:val="1MCBodyText"/>
              <w:jc w:val="center"/>
              <w:rPr>
                <w:sz w:val="20"/>
              </w:rPr>
            </w:pPr>
            <w:r>
              <w:rPr>
                <w:sz w:val="20"/>
              </w:rPr>
              <w:t>1GC0KUEG7JZ225245</w:t>
            </w:r>
          </w:p>
        </w:tc>
        <w:tc>
          <w:tcPr>
            <w:tcW w:w="685" w:type="pct"/>
            <w:tcBorders>
              <w:top w:val="single" w:sz="4" w:space="0" w:color="D9D9D9"/>
              <w:left w:val="single" w:sz="4" w:space="0" w:color="D9D9D9"/>
              <w:bottom w:val="single" w:sz="4" w:space="0" w:color="D9D9D9"/>
              <w:right w:val="single" w:sz="4" w:space="0" w:color="D9D9D9"/>
            </w:tcBorders>
            <w:vAlign w:val="center"/>
          </w:tcPr>
          <w:p w14:paraId="24937303" w14:textId="77777777" w:rsidR="00F45418" w:rsidRPr="0015577B" w:rsidRDefault="006F179F" w:rsidP="005351F3">
            <w:pPr>
              <w:pStyle w:val="1MCBodyText"/>
              <w:ind w:left="-20" w:right="-40"/>
              <w:jc w:val="center"/>
              <w:rPr>
                <w:sz w:val="20"/>
              </w:rPr>
            </w:pPr>
            <w:r>
              <w:rPr>
                <w:sz w:val="20"/>
              </w:rPr>
              <w:t>Madison, WI</w:t>
            </w:r>
          </w:p>
        </w:tc>
        <w:tc>
          <w:tcPr>
            <w:tcW w:w="437" w:type="pct"/>
            <w:tcBorders>
              <w:top w:val="single" w:sz="4" w:space="0" w:color="D9D9D9"/>
              <w:left w:val="single" w:sz="4" w:space="0" w:color="D9D9D9"/>
              <w:bottom w:val="single" w:sz="4" w:space="0" w:color="D9D9D9"/>
              <w:right w:val="single" w:sz="4" w:space="0" w:color="D9D9D9"/>
            </w:tcBorders>
            <w:vAlign w:val="center"/>
          </w:tcPr>
          <w:p w14:paraId="47AFF0CA" w14:textId="1CA73D41" w:rsidR="00F45418" w:rsidRPr="0015577B" w:rsidRDefault="00B10316" w:rsidP="00F80DA4">
            <w:pPr>
              <w:pStyle w:val="1MCBodyText"/>
              <w:ind w:left="-100" w:right="-110"/>
              <w:jc w:val="center"/>
              <w:rPr>
                <w:sz w:val="20"/>
              </w:rPr>
            </w:pPr>
            <w:r>
              <w:rPr>
                <w:noProof/>
                <w:sz w:val="32"/>
                <w:szCs w:val="32"/>
              </w:rPr>
              <w:sym w:font="Wingdings" w:char="F0FC"/>
            </w:r>
          </w:p>
        </w:tc>
        <w:tc>
          <w:tcPr>
            <w:tcW w:w="429" w:type="pct"/>
            <w:tcBorders>
              <w:top w:val="single" w:sz="4" w:space="0" w:color="D9D9D9"/>
              <w:left w:val="single" w:sz="4" w:space="0" w:color="D9D9D9"/>
              <w:bottom w:val="single" w:sz="4" w:space="0" w:color="D9D9D9"/>
              <w:right w:val="single" w:sz="4" w:space="0" w:color="D9D9D9"/>
            </w:tcBorders>
            <w:vAlign w:val="center"/>
          </w:tcPr>
          <w:p w14:paraId="1F2EC5F2" w14:textId="468F1A83" w:rsidR="00F45418" w:rsidRPr="0015577B" w:rsidRDefault="00B10316" w:rsidP="00C10B22">
            <w:pPr>
              <w:pStyle w:val="1MCBodyText"/>
              <w:ind w:left="-72" w:right="-72"/>
              <w:jc w:val="center"/>
              <w:rPr>
                <w:sz w:val="20"/>
              </w:rPr>
            </w:pPr>
            <w:r w:rsidRPr="0015577B">
              <w:rPr>
                <w:noProof/>
                <w:sz w:val="20"/>
              </w:rPr>
              <w:t xml:space="preserve">$ </w:t>
            </w:r>
            <w:r>
              <w:rPr>
                <w:noProof/>
                <w:sz w:val="20"/>
              </w:rPr>
              <w:t>500</w:t>
            </w:r>
          </w:p>
        </w:tc>
        <w:tc>
          <w:tcPr>
            <w:tcW w:w="428" w:type="pct"/>
            <w:tcBorders>
              <w:top w:val="single" w:sz="4" w:space="0" w:color="D9D9D9"/>
              <w:left w:val="single" w:sz="4" w:space="0" w:color="D9D9D9"/>
              <w:bottom w:val="single" w:sz="4" w:space="0" w:color="D9D9D9"/>
              <w:right w:val="single" w:sz="4" w:space="0" w:color="D9D9D9"/>
            </w:tcBorders>
            <w:vAlign w:val="center"/>
          </w:tcPr>
          <w:p w14:paraId="606C9D38" w14:textId="09CA26C0" w:rsidR="00F45418" w:rsidRPr="0015577B" w:rsidRDefault="00B10316" w:rsidP="00C10B22">
            <w:pPr>
              <w:pStyle w:val="1MCBodyText"/>
              <w:ind w:left="-72" w:right="-72"/>
              <w:jc w:val="center"/>
              <w:rPr>
                <w:sz w:val="20"/>
              </w:rPr>
            </w:pPr>
            <w:r w:rsidRPr="0015577B">
              <w:rPr>
                <w:noProof/>
                <w:sz w:val="20"/>
              </w:rPr>
              <w:t xml:space="preserve">$ </w:t>
            </w:r>
            <w:r>
              <w:rPr>
                <w:noProof/>
                <w:sz w:val="20"/>
              </w:rPr>
              <w:t>500</w:t>
            </w:r>
          </w:p>
        </w:tc>
      </w:tr>
      <w:tr w:rsidR="004C07A9" w:rsidRPr="0015577B" w14:paraId="009E9A9C" w14:textId="77777777" w:rsidTr="00E43CA7">
        <w:trPr>
          <w:trHeight w:val="360"/>
        </w:trPr>
        <w:tc>
          <w:tcPr>
            <w:tcW w:w="277" w:type="pct"/>
            <w:tcBorders>
              <w:top w:val="single" w:sz="4" w:space="0" w:color="D9D9D9"/>
              <w:left w:val="single" w:sz="4" w:space="0" w:color="D9D9D9"/>
              <w:bottom w:val="single" w:sz="4" w:space="0" w:color="D9D9D9"/>
              <w:right w:val="single" w:sz="4" w:space="0" w:color="D9D9D9"/>
            </w:tcBorders>
            <w:vAlign w:val="center"/>
          </w:tcPr>
          <w:p w14:paraId="4F8E3C09" w14:textId="77777777" w:rsidR="00F45418" w:rsidRPr="0015577B" w:rsidRDefault="006F179F" w:rsidP="00C674BB">
            <w:pPr>
              <w:pStyle w:val="1MCBodyText"/>
              <w:jc w:val="center"/>
              <w:rPr>
                <w:sz w:val="20"/>
              </w:rPr>
            </w:pPr>
            <w:r>
              <w:t>2</w:t>
            </w:r>
          </w:p>
        </w:tc>
        <w:tc>
          <w:tcPr>
            <w:tcW w:w="1711" w:type="pct"/>
            <w:tcBorders>
              <w:top w:val="single" w:sz="4" w:space="0" w:color="D9D9D9"/>
              <w:left w:val="single" w:sz="4" w:space="0" w:color="D9D9D9"/>
              <w:bottom w:val="single" w:sz="4" w:space="0" w:color="D9D9D9"/>
              <w:right w:val="single" w:sz="4" w:space="0" w:color="D9D9D9"/>
            </w:tcBorders>
            <w:vAlign w:val="center"/>
          </w:tcPr>
          <w:p w14:paraId="1EA211EB" w14:textId="4FB8AE3E" w:rsidR="00F45418" w:rsidRPr="0015577B" w:rsidRDefault="00B10316" w:rsidP="005351F3">
            <w:pPr>
              <w:pStyle w:val="1MCBodyText"/>
              <w:ind w:left="-40" w:right="-140"/>
              <w:rPr>
                <w:sz w:val="20"/>
              </w:rPr>
            </w:pPr>
            <w:r>
              <w:rPr>
                <w:noProof/>
                <w:sz w:val="20"/>
              </w:rPr>
              <w:t>2010</w:t>
            </w:r>
            <w:r w:rsidRPr="0015577B">
              <w:rPr>
                <w:noProof/>
                <w:sz w:val="20"/>
              </w:rPr>
              <w:t xml:space="preserve"> GMC</w:t>
            </w:r>
            <w:r w:rsidRPr="0015577B">
              <w:rPr>
                <w:noProof/>
                <w:snapToGrid w:val="0"/>
                <w:sz w:val="20"/>
              </w:rPr>
              <w:t xml:space="preserve"> </w:t>
            </w:r>
            <w:r>
              <w:rPr>
                <w:noProof/>
                <w:snapToGrid w:val="0"/>
                <w:sz w:val="20"/>
              </w:rPr>
              <w:t>Sierra K2500</w:t>
            </w:r>
          </w:p>
        </w:tc>
        <w:tc>
          <w:tcPr>
            <w:tcW w:w="1034" w:type="pct"/>
            <w:tcBorders>
              <w:top w:val="single" w:sz="4" w:space="0" w:color="D9D9D9"/>
              <w:left w:val="single" w:sz="4" w:space="0" w:color="D9D9D9"/>
              <w:bottom w:val="single" w:sz="4" w:space="0" w:color="D9D9D9"/>
              <w:right w:val="single" w:sz="4" w:space="0" w:color="D9D9D9"/>
            </w:tcBorders>
            <w:vAlign w:val="center"/>
          </w:tcPr>
          <w:p w14:paraId="4A962662" w14:textId="77777777" w:rsidR="00F45418" w:rsidRPr="0015577B" w:rsidRDefault="006F179F" w:rsidP="005351F3">
            <w:pPr>
              <w:pStyle w:val="1MCBodyText"/>
              <w:jc w:val="center"/>
              <w:rPr>
                <w:sz w:val="20"/>
              </w:rPr>
            </w:pPr>
            <w:r>
              <w:rPr>
                <w:sz w:val="20"/>
              </w:rPr>
              <w:t>1GT3KZBG7AF132421</w:t>
            </w:r>
          </w:p>
        </w:tc>
        <w:tc>
          <w:tcPr>
            <w:tcW w:w="685" w:type="pct"/>
            <w:tcBorders>
              <w:top w:val="single" w:sz="4" w:space="0" w:color="D9D9D9"/>
              <w:left w:val="single" w:sz="4" w:space="0" w:color="D9D9D9"/>
              <w:bottom w:val="single" w:sz="4" w:space="0" w:color="D9D9D9"/>
              <w:right w:val="single" w:sz="4" w:space="0" w:color="D9D9D9"/>
            </w:tcBorders>
            <w:vAlign w:val="center"/>
          </w:tcPr>
          <w:p w14:paraId="7D4B5869" w14:textId="77777777" w:rsidR="00F45418" w:rsidRPr="0015577B" w:rsidRDefault="006F179F" w:rsidP="005351F3">
            <w:pPr>
              <w:pStyle w:val="1MCBodyText"/>
              <w:ind w:left="-20" w:right="-40"/>
              <w:jc w:val="center"/>
              <w:rPr>
                <w:sz w:val="20"/>
              </w:rPr>
            </w:pPr>
            <w:r>
              <w:rPr>
                <w:sz w:val="20"/>
              </w:rPr>
              <w:t>Madison, WI</w:t>
            </w:r>
          </w:p>
        </w:tc>
        <w:tc>
          <w:tcPr>
            <w:tcW w:w="437" w:type="pct"/>
            <w:tcBorders>
              <w:top w:val="single" w:sz="4" w:space="0" w:color="D9D9D9"/>
              <w:left w:val="single" w:sz="4" w:space="0" w:color="D9D9D9"/>
              <w:bottom w:val="single" w:sz="4" w:space="0" w:color="D9D9D9"/>
              <w:right w:val="single" w:sz="4" w:space="0" w:color="D9D9D9"/>
            </w:tcBorders>
            <w:vAlign w:val="center"/>
          </w:tcPr>
          <w:p w14:paraId="616D0240" w14:textId="7DA11734" w:rsidR="00F45418" w:rsidRPr="0015577B" w:rsidRDefault="00B10316" w:rsidP="00F80DA4">
            <w:pPr>
              <w:pStyle w:val="1MCBodyText"/>
              <w:ind w:left="-100" w:right="-110"/>
              <w:jc w:val="center"/>
              <w:rPr>
                <w:sz w:val="20"/>
              </w:rPr>
            </w:pPr>
            <w:r>
              <w:rPr>
                <w:noProof/>
                <w:sz w:val="32"/>
                <w:szCs w:val="32"/>
              </w:rPr>
              <w:sym w:font="Wingdings" w:char="F0FC"/>
            </w:r>
          </w:p>
        </w:tc>
        <w:tc>
          <w:tcPr>
            <w:tcW w:w="429" w:type="pct"/>
            <w:tcBorders>
              <w:top w:val="single" w:sz="4" w:space="0" w:color="D9D9D9"/>
              <w:left w:val="single" w:sz="4" w:space="0" w:color="D9D9D9"/>
              <w:bottom w:val="single" w:sz="4" w:space="0" w:color="D9D9D9"/>
              <w:right w:val="single" w:sz="4" w:space="0" w:color="D9D9D9"/>
            </w:tcBorders>
            <w:vAlign w:val="center"/>
          </w:tcPr>
          <w:p w14:paraId="2DFC2B51" w14:textId="022C0EEA" w:rsidR="00F45418" w:rsidRPr="0015577B" w:rsidRDefault="00B10316" w:rsidP="00C10B22">
            <w:pPr>
              <w:pStyle w:val="1MCBodyText"/>
              <w:ind w:left="-72" w:right="-72"/>
              <w:jc w:val="center"/>
              <w:rPr>
                <w:sz w:val="20"/>
              </w:rPr>
            </w:pPr>
            <w:r w:rsidRPr="0015577B">
              <w:rPr>
                <w:noProof/>
                <w:sz w:val="20"/>
              </w:rPr>
              <w:t xml:space="preserve">$ </w:t>
            </w:r>
            <w:r>
              <w:rPr>
                <w:noProof/>
                <w:sz w:val="20"/>
              </w:rPr>
              <w:t>500</w:t>
            </w:r>
          </w:p>
        </w:tc>
        <w:tc>
          <w:tcPr>
            <w:tcW w:w="428" w:type="pct"/>
            <w:tcBorders>
              <w:top w:val="single" w:sz="4" w:space="0" w:color="D9D9D9"/>
              <w:left w:val="single" w:sz="4" w:space="0" w:color="D9D9D9"/>
              <w:bottom w:val="single" w:sz="4" w:space="0" w:color="D9D9D9"/>
              <w:right w:val="single" w:sz="4" w:space="0" w:color="D9D9D9"/>
            </w:tcBorders>
            <w:vAlign w:val="center"/>
          </w:tcPr>
          <w:p w14:paraId="3E1682A4" w14:textId="252D97C0" w:rsidR="00F45418" w:rsidRPr="0015577B" w:rsidRDefault="00B10316" w:rsidP="00C10B22">
            <w:pPr>
              <w:pStyle w:val="1MCBodyText"/>
              <w:ind w:left="-72" w:right="-72"/>
              <w:jc w:val="center"/>
              <w:rPr>
                <w:sz w:val="20"/>
              </w:rPr>
            </w:pPr>
            <w:r w:rsidRPr="0015577B">
              <w:rPr>
                <w:noProof/>
                <w:sz w:val="20"/>
              </w:rPr>
              <w:t xml:space="preserve">$ </w:t>
            </w:r>
            <w:r>
              <w:rPr>
                <w:noProof/>
                <w:sz w:val="20"/>
              </w:rPr>
              <w:t>500</w:t>
            </w:r>
          </w:p>
        </w:tc>
      </w:tr>
      <w:tr w:rsidR="004C07A9" w:rsidRPr="0015577B" w14:paraId="4DB24826" w14:textId="77777777" w:rsidTr="00E43CA7">
        <w:trPr>
          <w:trHeight w:val="360"/>
        </w:trPr>
        <w:tc>
          <w:tcPr>
            <w:tcW w:w="277" w:type="pct"/>
            <w:tcBorders>
              <w:top w:val="single" w:sz="4" w:space="0" w:color="D9D9D9"/>
              <w:left w:val="single" w:sz="4" w:space="0" w:color="D9D9D9"/>
              <w:bottom w:val="single" w:sz="4" w:space="0" w:color="D9D9D9"/>
              <w:right w:val="single" w:sz="4" w:space="0" w:color="D9D9D9"/>
            </w:tcBorders>
            <w:vAlign w:val="center"/>
          </w:tcPr>
          <w:p w14:paraId="5F9DFBA8" w14:textId="77777777" w:rsidR="00F45418" w:rsidRPr="0015577B" w:rsidRDefault="006F179F" w:rsidP="00C674BB">
            <w:pPr>
              <w:pStyle w:val="1MCBodyText"/>
              <w:jc w:val="center"/>
              <w:rPr>
                <w:sz w:val="20"/>
              </w:rPr>
            </w:pPr>
            <w:r>
              <w:t>3</w:t>
            </w:r>
          </w:p>
        </w:tc>
        <w:tc>
          <w:tcPr>
            <w:tcW w:w="1711" w:type="pct"/>
            <w:tcBorders>
              <w:top w:val="single" w:sz="4" w:space="0" w:color="D9D9D9"/>
              <w:left w:val="single" w:sz="4" w:space="0" w:color="D9D9D9"/>
              <w:bottom w:val="single" w:sz="4" w:space="0" w:color="D9D9D9"/>
              <w:right w:val="single" w:sz="4" w:space="0" w:color="D9D9D9"/>
            </w:tcBorders>
            <w:vAlign w:val="center"/>
          </w:tcPr>
          <w:p w14:paraId="4ACC4395" w14:textId="75B20D20" w:rsidR="00F45418" w:rsidRPr="0015577B" w:rsidRDefault="00B10316" w:rsidP="005351F3">
            <w:pPr>
              <w:pStyle w:val="1MCBodyText"/>
              <w:ind w:left="-40" w:right="-140"/>
              <w:rPr>
                <w:sz w:val="20"/>
              </w:rPr>
            </w:pPr>
            <w:r>
              <w:rPr>
                <w:noProof/>
                <w:sz w:val="20"/>
              </w:rPr>
              <w:t>2004</w:t>
            </w:r>
            <w:r w:rsidRPr="0015577B">
              <w:rPr>
                <w:noProof/>
                <w:sz w:val="20"/>
              </w:rPr>
              <w:t xml:space="preserve"> </w:t>
            </w:r>
            <w:r w:rsidR="008E7B96">
              <w:rPr>
                <w:noProof/>
                <w:sz w:val="20"/>
              </w:rPr>
              <w:t>GM</w:t>
            </w:r>
            <w:r w:rsidRPr="0015577B">
              <w:rPr>
                <w:noProof/>
                <w:snapToGrid w:val="0"/>
                <w:sz w:val="20"/>
              </w:rPr>
              <w:t xml:space="preserve"> </w:t>
            </w:r>
            <w:r>
              <w:rPr>
                <w:noProof/>
                <w:snapToGrid w:val="0"/>
                <w:sz w:val="20"/>
              </w:rPr>
              <w:t>K24</w:t>
            </w:r>
          </w:p>
        </w:tc>
        <w:tc>
          <w:tcPr>
            <w:tcW w:w="1034" w:type="pct"/>
            <w:tcBorders>
              <w:top w:val="single" w:sz="4" w:space="0" w:color="D9D9D9"/>
              <w:left w:val="single" w:sz="4" w:space="0" w:color="D9D9D9"/>
              <w:bottom w:val="single" w:sz="4" w:space="0" w:color="D9D9D9"/>
              <w:right w:val="single" w:sz="4" w:space="0" w:color="D9D9D9"/>
            </w:tcBorders>
            <w:vAlign w:val="center"/>
          </w:tcPr>
          <w:p w14:paraId="1949917C" w14:textId="77777777" w:rsidR="00F45418" w:rsidRPr="0015577B" w:rsidRDefault="006F179F" w:rsidP="005351F3">
            <w:pPr>
              <w:pStyle w:val="1MCBodyText"/>
              <w:jc w:val="center"/>
              <w:rPr>
                <w:sz w:val="20"/>
              </w:rPr>
            </w:pPr>
            <w:r>
              <w:rPr>
                <w:sz w:val="20"/>
              </w:rPr>
              <w:t>1GTCK24U14E294345</w:t>
            </w:r>
          </w:p>
        </w:tc>
        <w:tc>
          <w:tcPr>
            <w:tcW w:w="685" w:type="pct"/>
            <w:tcBorders>
              <w:top w:val="single" w:sz="4" w:space="0" w:color="D9D9D9"/>
              <w:left w:val="single" w:sz="4" w:space="0" w:color="D9D9D9"/>
              <w:bottom w:val="single" w:sz="4" w:space="0" w:color="D9D9D9"/>
              <w:right w:val="single" w:sz="4" w:space="0" w:color="D9D9D9"/>
            </w:tcBorders>
            <w:vAlign w:val="center"/>
          </w:tcPr>
          <w:p w14:paraId="365EFA2B" w14:textId="77777777" w:rsidR="00F45418" w:rsidRPr="0015577B" w:rsidRDefault="006F179F" w:rsidP="005351F3">
            <w:pPr>
              <w:pStyle w:val="1MCBodyText"/>
              <w:ind w:left="-20" w:right="-40"/>
              <w:jc w:val="center"/>
              <w:rPr>
                <w:sz w:val="20"/>
              </w:rPr>
            </w:pPr>
            <w:r>
              <w:rPr>
                <w:sz w:val="20"/>
              </w:rPr>
              <w:t>Madison, WI</w:t>
            </w:r>
          </w:p>
        </w:tc>
        <w:tc>
          <w:tcPr>
            <w:tcW w:w="437" w:type="pct"/>
            <w:tcBorders>
              <w:top w:val="single" w:sz="4" w:space="0" w:color="D9D9D9"/>
              <w:left w:val="single" w:sz="4" w:space="0" w:color="D9D9D9"/>
              <w:bottom w:val="single" w:sz="4" w:space="0" w:color="D9D9D9"/>
              <w:right w:val="single" w:sz="4" w:space="0" w:color="D9D9D9"/>
            </w:tcBorders>
            <w:vAlign w:val="center"/>
          </w:tcPr>
          <w:p w14:paraId="23AEE64F" w14:textId="75A46872" w:rsidR="00F45418" w:rsidRPr="0015577B" w:rsidRDefault="00B10316" w:rsidP="00F80DA4">
            <w:pPr>
              <w:pStyle w:val="1MCBodyText"/>
              <w:ind w:left="-100" w:right="-110"/>
              <w:jc w:val="center"/>
              <w:rPr>
                <w:sz w:val="20"/>
              </w:rPr>
            </w:pPr>
            <w:r>
              <w:rPr>
                <w:noProof/>
                <w:sz w:val="32"/>
                <w:szCs w:val="32"/>
              </w:rPr>
              <w:sym w:font="Wingdings" w:char="F0FC"/>
            </w:r>
          </w:p>
        </w:tc>
        <w:tc>
          <w:tcPr>
            <w:tcW w:w="429" w:type="pct"/>
            <w:tcBorders>
              <w:top w:val="single" w:sz="4" w:space="0" w:color="D9D9D9"/>
              <w:left w:val="single" w:sz="4" w:space="0" w:color="D9D9D9"/>
              <w:bottom w:val="single" w:sz="4" w:space="0" w:color="D9D9D9"/>
              <w:right w:val="single" w:sz="4" w:space="0" w:color="D9D9D9"/>
            </w:tcBorders>
            <w:vAlign w:val="center"/>
          </w:tcPr>
          <w:p w14:paraId="07C623DE" w14:textId="7A9A561C" w:rsidR="00F45418" w:rsidRPr="0015577B" w:rsidRDefault="00B10316" w:rsidP="00C10B22">
            <w:pPr>
              <w:pStyle w:val="1MCBodyText"/>
              <w:ind w:left="-72" w:right="-72"/>
              <w:jc w:val="center"/>
              <w:rPr>
                <w:sz w:val="20"/>
              </w:rPr>
            </w:pPr>
            <w:r w:rsidRPr="0015577B">
              <w:rPr>
                <w:noProof/>
                <w:sz w:val="20"/>
              </w:rPr>
              <w:t xml:space="preserve">$ </w:t>
            </w:r>
            <w:r>
              <w:rPr>
                <w:noProof/>
                <w:sz w:val="20"/>
              </w:rPr>
              <w:t>500</w:t>
            </w:r>
          </w:p>
        </w:tc>
        <w:tc>
          <w:tcPr>
            <w:tcW w:w="428" w:type="pct"/>
            <w:tcBorders>
              <w:top w:val="single" w:sz="4" w:space="0" w:color="D9D9D9"/>
              <w:left w:val="single" w:sz="4" w:space="0" w:color="D9D9D9"/>
              <w:bottom w:val="single" w:sz="4" w:space="0" w:color="D9D9D9"/>
              <w:right w:val="single" w:sz="4" w:space="0" w:color="D9D9D9"/>
            </w:tcBorders>
            <w:vAlign w:val="center"/>
          </w:tcPr>
          <w:p w14:paraId="575AB3D8" w14:textId="2A6D04E8" w:rsidR="00F45418" w:rsidRPr="0015577B" w:rsidRDefault="00B10316" w:rsidP="00C10B22">
            <w:pPr>
              <w:pStyle w:val="1MCBodyText"/>
              <w:ind w:left="-72" w:right="-72"/>
              <w:jc w:val="center"/>
              <w:rPr>
                <w:sz w:val="20"/>
              </w:rPr>
            </w:pPr>
            <w:r w:rsidRPr="0015577B">
              <w:rPr>
                <w:noProof/>
                <w:sz w:val="20"/>
              </w:rPr>
              <w:t xml:space="preserve">$ </w:t>
            </w:r>
            <w:r>
              <w:rPr>
                <w:noProof/>
                <w:sz w:val="20"/>
              </w:rPr>
              <w:t>500</w:t>
            </w:r>
          </w:p>
        </w:tc>
      </w:tr>
      <w:bookmarkEnd w:id="13"/>
    </w:tbl>
    <w:p w14:paraId="208F71C0" w14:textId="77777777" w:rsidR="00F45418" w:rsidRDefault="00F45418" w:rsidP="003E094E">
      <w:pPr>
        <w:pStyle w:val="1MCBodyText"/>
      </w:pPr>
    </w:p>
    <w:tbl>
      <w:tblPr>
        <w:tblStyle w:val="TableGrid"/>
        <w:tblW w:w="89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6"/>
        <w:gridCol w:w="2564"/>
        <w:gridCol w:w="3780"/>
      </w:tblGrid>
      <w:tr w:rsidR="00180026" w:rsidRPr="000E4418" w14:paraId="79BA44F2" w14:textId="33491C73" w:rsidTr="00180026">
        <w:trPr>
          <w:trHeight w:val="144"/>
        </w:trPr>
        <w:tc>
          <w:tcPr>
            <w:tcW w:w="2566" w:type="dxa"/>
            <w:vAlign w:val="center"/>
            <w:hideMark/>
          </w:tcPr>
          <w:p w14:paraId="32251DEC" w14:textId="5734324A" w:rsidR="00F45418" w:rsidRPr="000E4418" w:rsidRDefault="006F179F" w:rsidP="00180026">
            <w:pPr>
              <w:pStyle w:val="1MCSubFooter"/>
              <w:jc w:val="left"/>
              <w:rPr>
                <w:szCs w:val="18"/>
              </w:rPr>
            </w:pPr>
            <w:r w:rsidRPr="00180026">
              <w:rPr>
                <w:rFonts w:asciiTheme="minorHAnsi" w:hAnsiTheme="minorHAnsi" w:cstheme="minorHAnsi"/>
                <w:szCs w:val="18"/>
              </w:rPr>
              <w:t>Veh No</w:t>
            </w:r>
            <w:r w:rsidRPr="000E4418">
              <w:rPr>
                <w:szCs w:val="18"/>
              </w:rPr>
              <w:t xml:space="preserve"> | Vehicle Number</w:t>
            </w:r>
          </w:p>
        </w:tc>
        <w:tc>
          <w:tcPr>
            <w:tcW w:w="2564" w:type="dxa"/>
            <w:vAlign w:val="center"/>
            <w:hideMark/>
          </w:tcPr>
          <w:p w14:paraId="54F9C4EB" w14:textId="55A16CA5" w:rsidR="00F45418" w:rsidRPr="000E4418" w:rsidRDefault="006F179F" w:rsidP="00180026">
            <w:pPr>
              <w:pStyle w:val="1MCSubFooter"/>
              <w:jc w:val="left"/>
              <w:rPr>
                <w:szCs w:val="18"/>
              </w:rPr>
            </w:pPr>
            <w:r w:rsidRPr="00180026">
              <w:rPr>
                <w:rFonts w:asciiTheme="minorHAnsi" w:hAnsiTheme="minorHAnsi" w:cstheme="minorHAnsi"/>
                <w:szCs w:val="18"/>
              </w:rPr>
              <w:t>Coll Ded</w:t>
            </w:r>
            <w:r>
              <w:rPr>
                <w:szCs w:val="18"/>
              </w:rPr>
              <w:t xml:space="preserve"> | Collision Deductible</w:t>
            </w:r>
          </w:p>
        </w:tc>
        <w:tc>
          <w:tcPr>
            <w:tcW w:w="3780" w:type="dxa"/>
          </w:tcPr>
          <w:p w14:paraId="16D52525" w14:textId="2D629AE4" w:rsidR="00F45418" w:rsidRDefault="006F179F" w:rsidP="00180026">
            <w:pPr>
              <w:pStyle w:val="1MCSubFooter"/>
              <w:jc w:val="left"/>
              <w:rPr>
                <w:szCs w:val="18"/>
              </w:rPr>
            </w:pPr>
            <w:r w:rsidRPr="00180026">
              <w:rPr>
                <w:rFonts w:ascii="Calibri" w:hAnsi="Calibri" w:cs="Calibri"/>
                <w:szCs w:val="18"/>
              </w:rPr>
              <w:t>Comp Ded</w:t>
            </w:r>
            <w:r w:rsidRPr="000E4418">
              <w:rPr>
                <w:szCs w:val="18"/>
              </w:rPr>
              <w:t xml:space="preserve"> </w:t>
            </w:r>
            <w:r>
              <w:rPr>
                <w:szCs w:val="18"/>
              </w:rPr>
              <w:t xml:space="preserve">| </w:t>
            </w:r>
            <w:r w:rsidRPr="000E4418">
              <w:rPr>
                <w:szCs w:val="18"/>
              </w:rPr>
              <w:t>Comprehensive</w:t>
            </w:r>
            <w:r>
              <w:rPr>
                <w:szCs w:val="18"/>
              </w:rPr>
              <w:t xml:space="preserve"> Deductible</w:t>
            </w:r>
          </w:p>
        </w:tc>
      </w:tr>
    </w:tbl>
    <w:p w14:paraId="6F4DF816" w14:textId="5A5D41D6" w:rsidR="00F45418" w:rsidRDefault="00F45418" w:rsidP="00180026">
      <w:pPr>
        <w:pStyle w:val="1MCSubFooter"/>
        <w:jc w:val="left"/>
        <w:rPr>
          <w:szCs w:val="20"/>
        </w:rPr>
      </w:pPr>
    </w:p>
    <w:p w14:paraId="5558BDC6" w14:textId="77777777" w:rsidR="00F45418" w:rsidRDefault="006F179F" w:rsidP="008E7B96">
      <w:pPr>
        <w:pStyle w:val="2020SubHeader"/>
        <w:spacing w:before="120" w:after="0"/>
      </w:pPr>
      <w:r>
        <w:t>Additional Interests</w:t>
      </w:r>
    </w:p>
    <w:tbl>
      <w:tblPr>
        <w:tblW w:w="10800" w:type="dxa"/>
        <w:tblLayout w:type="fixed"/>
        <w:tblLook w:val="04A0" w:firstRow="1" w:lastRow="0" w:firstColumn="1" w:lastColumn="0" w:noHBand="0" w:noVBand="1"/>
      </w:tblPr>
      <w:tblGrid>
        <w:gridCol w:w="1927"/>
        <w:gridCol w:w="4730"/>
        <w:gridCol w:w="4143"/>
      </w:tblGrid>
      <w:tr w:rsidR="00A22FB0" w14:paraId="663D015F" w14:textId="77777777" w:rsidTr="00522BE1">
        <w:trPr>
          <w:trHeight w:val="432"/>
          <w:tblHeader/>
        </w:trPr>
        <w:tc>
          <w:tcPr>
            <w:tcW w:w="892"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487547DF" w14:textId="0387DD7C" w:rsidR="00F45418" w:rsidRPr="00B63C6F" w:rsidRDefault="006F179F" w:rsidP="00522BE1">
            <w:pPr>
              <w:pStyle w:val="2020BodyText"/>
            </w:pPr>
            <w:r w:rsidRPr="00B63C6F">
              <w:rPr>
                <w:rFonts w:asciiTheme="minorHAnsi" w:hAnsiTheme="minorHAnsi"/>
                <w:b/>
                <w:color w:val="FFFFFF" w:themeColor="background1"/>
              </w:rPr>
              <w:t>Vehicle Number</w:t>
            </w:r>
          </w:p>
        </w:tc>
        <w:tc>
          <w:tcPr>
            <w:tcW w:w="2190"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565301EA" w14:textId="77777777" w:rsidR="00F45418" w:rsidRPr="00B63C6F" w:rsidRDefault="006F179F" w:rsidP="00522BE1">
            <w:pPr>
              <w:pStyle w:val="2020BodyText"/>
            </w:pPr>
            <w:r w:rsidRPr="00B63C6F">
              <w:rPr>
                <w:rFonts w:asciiTheme="minorHAnsi" w:hAnsiTheme="minorHAnsi"/>
                <w:b/>
                <w:color w:val="FFFFFF" w:themeColor="background1"/>
              </w:rPr>
              <w:t>Name</w:t>
            </w:r>
          </w:p>
        </w:tc>
        <w:tc>
          <w:tcPr>
            <w:tcW w:w="1918"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tcPr>
          <w:p w14:paraId="497D47EC" w14:textId="77777777" w:rsidR="00F45418" w:rsidRPr="00B63C6F" w:rsidRDefault="006F179F" w:rsidP="00522BE1">
            <w:pPr>
              <w:pStyle w:val="2020BodyText"/>
            </w:pPr>
            <w:r w:rsidRPr="00B63C6F">
              <w:rPr>
                <w:rFonts w:asciiTheme="minorHAnsi" w:hAnsiTheme="minorHAnsi"/>
                <w:b/>
                <w:color w:val="FFFFFF" w:themeColor="background1"/>
              </w:rPr>
              <w:t>Interest</w:t>
            </w:r>
          </w:p>
        </w:tc>
      </w:tr>
      <w:tr w:rsidR="00A22FB0" w:rsidRPr="00C67DF0" w14:paraId="7490F0FF" w14:textId="77777777" w:rsidTr="00E43CA7">
        <w:trPr>
          <w:trHeight w:val="360"/>
        </w:trPr>
        <w:tc>
          <w:tcPr>
            <w:tcW w:w="5000" w:type="pct"/>
            <w:gridSpan w:val="3"/>
            <w:tcBorders>
              <w:top w:val="single" w:sz="4" w:space="0" w:color="D9D9D9"/>
              <w:left w:val="single" w:sz="4" w:space="0" w:color="D9D9D9"/>
              <w:bottom w:val="single" w:sz="4" w:space="0" w:color="D9D9D9"/>
              <w:right w:val="single" w:sz="4" w:space="0" w:color="D9D9D9"/>
            </w:tcBorders>
            <w:vAlign w:val="center"/>
          </w:tcPr>
          <w:p w14:paraId="2DC83473" w14:textId="6E944DB5" w:rsidR="00F45418" w:rsidRPr="00C67DF0" w:rsidRDefault="00B10316" w:rsidP="000E4418">
            <w:pPr>
              <w:pStyle w:val="1MCBodyText"/>
            </w:pPr>
            <w:r>
              <w:rPr>
                <w:noProof/>
              </w:rPr>
              <w:t>None on File</w:t>
            </w:r>
          </w:p>
        </w:tc>
      </w:tr>
    </w:tbl>
    <w:p w14:paraId="777A62F1" w14:textId="6C8DA4C4" w:rsidR="00F45418" w:rsidRDefault="006F179F" w:rsidP="008E7B96">
      <w:pPr>
        <w:pStyle w:val="2020SubHeader"/>
        <w:spacing w:before="120" w:after="0"/>
      </w:pPr>
      <w:r>
        <w:t>Driver Schedule</w:t>
      </w:r>
    </w:p>
    <w:p w14:paraId="10F6E10D" w14:textId="12A7DA10" w:rsidR="00F45418" w:rsidRPr="003C2786" w:rsidRDefault="006F179F" w:rsidP="003C2786">
      <w:pPr>
        <w:pStyle w:val="1MCBodyText"/>
        <w:rPr>
          <w:b/>
          <w:bCs/>
        </w:rPr>
      </w:pPr>
      <w:r w:rsidRPr="003C2786">
        <w:rPr>
          <w:b/>
          <w:bCs/>
        </w:rPr>
        <w:t xml:space="preserve">For new drivers, please provide </w:t>
      </w:r>
      <w:proofErr w:type="gramStart"/>
      <w:r w:rsidRPr="003C2786">
        <w:rPr>
          <w:b/>
          <w:bCs/>
        </w:rPr>
        <w:t>full</w:t>
      </w:r>
      <w:proofErr w:type="gramEnd"/>
      <w:r w:rsidRPr="003C2786">
        <w:rPr>
          <w:b/>
          <w:bCs/>
        </w:rPr>
        <w:t xml:space="preserve"> name, driver’s license number, date of birth, and state of licensing.</w:t>
      </w:r>
    </w:p>
    <w:tbl>
      <w:tblPr>
        <w:tblW w:w="10800" w:type="dxa"/>
        <w:tblLayout w:type="fixed"/>
        <w:tblLook w:val="04A0" w:firstRow="1" w:lastRow="0" w:firstColumn="1" w:lastColumn="0" w:noHBand="0" w:noVBand="1"/>
      </w:tblPr>
      <w:tblGrid>
        <w:gridCol w:w="4143"/>
        <w:gridCol w:w="2648"/>
        <w:gridCol w:w="2007"/>
        <w:gridCol w:w="2002"/>
      </w:tblGrid>
      <w:tr w:rsidR="00BA0910" w14:paraId="2F7C9E7C" w14:textId="77777777" w:rsidTr="00B10316">
        <w:trPr>
          <w:trHeight w:val="432"/>
          <w:tblHeader/>
        </w:trPr>
        <w:tc>
          <w:tcPr>
            <w:tcW w:w="1918"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2D329E94" w14:textId="77777777" w:rsidR="00F45418" w:rsidRPr="00B63C6F" w:rsidRDefault="006F179F" w:rsidP="00522BE1">
            <w:pPr>
              <w:pStyle w:val="2020BodyText"/>
            </w:pPr>
            <w:r w:rsidRPr="00B63C6F">
              <w:rPr>
                <w:rFonts w:asciiTheme="minorHAnsi" w:hAnsiTheme="minorHAnsi"/>
                <w:b/>
                <w:color w:val="FFFFFF" w:themeColor="background1"/>
              </w:rPr>
              <w:t>Name</w:t>
            </w:r>
          </w:p>
        </w:tc>
        <w:tc>
          <w:tcPr>
            <w:tcW w:w="1226"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09FA6451" w14:textId="6D9E90B2" w:rsidR="00F45418" w:rsidRPr="00B63C6F" w:rsidRDefault="006F179F" w:rsidP="00522BE1">
            <w:pPr>
              <w:pStyle w:val="2020BodyText"/>
            </w:pPr>
            <w:r w:rsidRPr="00B63C6F">
              <w:rPr>
                <w:rFonts w:asciiTheme="minorHAnsi" w:hAnsiTheme="minorHAnsi"/>
                <w:b/>
                <w:color w:val="FFFFFF" w:themeColor="background1"/>
              </w:rPr>
              <w:t>Driver’s License Number</w:t>
            </w: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65E73504" w14:textId="77777777" w:rsidR="00F45418" w:rsidRPr="00B63C6F" w:rsidRDefault="006F179F" w:rsidP="00522BE1">
            <w:pPr>
              <w:pStyle w:val="2020BodyText"/>
            </w:pPr>
            <w:r w:rsidRPr="00B63C6F">
              <w:rPr>
                <w:rFonts w:asciiTheme="minorHAnsi" w:hAnsiTheme="minorHAnsi"/>
                <w:b/>
                <w:color w:val="FFFFFF" w:themeColor="background1"/>
              </w:rPr>
              <w:t>Date of Birth</w:t>
            </w:r>
          </w:p>
        </w:tc>
        <w:tc>
          <w:tcPr>
            <w:tcW w:w="927"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tcPr>
          <w:p w14:paraId="71E9C021" w14:textId="77777777" w:rsidR="00F45418" w:rsidRPr="00B63C6F" w:rsidRDefault="006F179F" w:rsidP="00522BE1">
            <w:pPr>
              <w:pStyle w:val="2020BodyText"/>
            </w:pPr>
            <w:r w:rsidRPr="00B63C6F">
              <w:rPr>
                <w:rFonts w:asciiTheme="minorHAnsi" w:hAnsiTheme="minorHAnsi"/>
                <w:b/>
                <w:color w:val="FFFFFF" w:themeColor="background1"/>
              </w:rPr>
              <w:t>Drive Other Car</w:t>
            </w:r>
          </w:p>
        </w:tc>
      </w:tr>
      <w:tr w:rsidR="00BA0910" w:rsidRPr="00C67DF0" w14:paraId="4CEBD668" w14:textId="77777777" w:rsidTr="00B10316">
        <w:trPr>
          <w:trHeight w:val="360"/>
        </w:trPr>
        <w:tc>
          <w:tcPr>
            <w:tcW w:w="1918" w:type="pct"/>
            <w:tcBorders>
              <w:top w:val="single" w:sz="4" w:space="0" w:color="D9D9D9"/>
              <w:left w:val="single" w:sz="4" w:space="0" w:color="D9D9D9"/>
              <w:bottom w:val="single" w:sz="4" w:space="0" w:color="D9D9D9"/>
              <w:right w:val="single" w:sz="4" w:space="0" w:color="D9D9D9"/>
            </w:tcBorders>
            <w:vAlign w:val="center"/>
            <w:hideMark/>
          </w:tcPr>
          <w:p w14:paraId="4B82D91A" w14:textId="4AAE8803" w:rsidR="00F45418" w:rsidRPr="00C67DF0" w:rsidRDefault="006F179F" w:rsidP="0045589F">
            <w:pPr>
              <w:pStyle w:val="1MCBodyText"/>
            </w:pPr>
            <w:r>
              <w:t>James Donahue</w:t>
            </w:r>
          </w:p>
        </w:tc>
        <w:tc>
          <w:tcPr>
            <w:tcW w:w="1226" w:type="pct"/>
            <w:tcBorders>
              <w:top w:val="single" w:sz="4" w:space="0" w:color="D9D9D9"/>
              <w:left w:val="single" w:sz="4" w:space="0" w:color="D9D9D9"/>
              <w:bottom w:val="single" w:sz="4" w:space="0" w:color="D9D9D9"/>
              <w:right w:val="single" w:sz="4" w:space="0" w:color="D9D9D9"/>
            </w:tcBorders>
            <w:vAlign w:val="center"/>
          </w:tcPr>
          <w:p w14:paraId="75CF993A" w14:textId="77777777" w:rsidR="00F45418" w:rsidRPr="002F7044" w:rsidRDefault="006F179F" w:rsidP="0045589F">
            <w:pPr>
              <w:pStyle w:val="1MCBodyText"/>
              <w:jc w:val="center"/>
            </w:pPr>
            <w:r>
              <w:t>On File</w:t>
            </w:r>
          </w:p>
        </w:tc>
        <w:tc>
          <w:tcPr>
            <w:tcW w:w="929" w:type="pct"/>
            <w:tcBorders>
              <w:top w:val="single" w:sz="4" w:space="0" w:color="D9D9D9"/>
              <w:left w:val="single" w:sz="4" w:space="0" w:color="D9D9D9"/>
              <w:bottom w:val="single" w:sz="4" w:space="0" w:color="D9D9D9"/>
              <w:right w:val="single" w:sz="4" w:space="0" w:color="D9D9D9"/>
            </w:tcBorders>
            <w:vAlign w:val="center"/>
          </w:tcPr>
          <w:p w14:paraId="38363DA8" w14:textId="77777777" w:rsidR="00F45418" w:rsidRPr="002F7044" w:rsidRDefault="006F179F" w:rsidP="0045589F">
            <w:pPr>
              <w:pStyle w:val="1MCBodyText"/>
              <w:jc w:val="center"/>
            </w:pPr>
            <w:r>
              <w:t>On File</w:t>
            </w:r>
          </w:p>
        </w:tc>
        <w:tc>
          <w:tcPr>
            <w:tcW w:w="927" w:type="pct"/>
            <w:tcBorders>
              <w:top w:val="single" w:sz="4" w:space="0" w:color="D9D9D9"/>
              <w:left w:val="single" w:sz="4" w:space="0" w:color="D9D9D9"/>
              <w:bottom w:val="single" w:sz="4" w:space="0" w:color="D9D9D9"/>
              <w:right w:val="single" w:sz="4" w:space="0" w:color="D9D9D9"/>
            </w:tcBorders>
            <w:vAlign w:val="center"/>
          </w:tcPr>
          <w:p w14:paraId="13E82BFA" w14:textId="42A8A9B8" w:rsidR="00F45418" w:rsidRPr="002F7044" w:rsidRDefault="006F179F" w:rsidP="0045589F">
            <w:pPr>
              <w:pStyle w:val="1MCBodyText"/>
              <w:jc w:val="center"/>
            </w:pPr>
            <w:r>
              <w:t>Not Provided</w:t>
            </w:r>
          </w:p>
        </w:tc>
      </w:tr>
      <w:tr w:rsidR="00BA0910" w:rsidRPr="00C67DF0" w14:paraId="27B36C1A" w14:textId="77777777" w:rsidTr="00B10316">
        <w:trPr>
          <w:trHeight w:val="360"/>
        </w:trPr>
        <w:tc>
          <w:tcPr>
            <w:tcW w:w="1918" w:type="pct"/>
            <w:tcBorders>
              <w:top w:val="single" w:sz="4" w:space="0" w:color="D9D9D9"/>
              <w:left w:val="single" w:sz="4" w:space="0" w:color="D9D9D9"/>
              <w:bottom w:val="single" w:sz="4" w:space="0" w:color="D9D9D9"/>
              <w:right w:val="single" w:sz="4" w:space="0" w:color="D9D9D9"/>
            </w:tcBorders>
            <w:vAlign w:val="center"/>
            <w:hideMark/>
          </w:tcPr>
          <w:p w14:paraId="4B86BC1C" w14:textId="24A4B53B" w:rsidR="00F45418" w:rsidRPr="00C67DF0" w:rsidRDefault="006F179F" w:rsidP="0045589F">
            <w:pPr>
              <w:pStyle w:val="1MCBodyText"/>
            </w:pPr>
            <w:r>
              <w:t>Michael Finnegan</w:t>
            </w:r>
          </w:p>
        </w:tc>
        <w:tc>
          <w:tcPr>
            <w:tcW w:w="1226" w:type="pct"/>
            <w:tcBorders>
              <w:top w:val="single" w:sz="4" w:space="0" w:color="D9D9D9"/>
              <w:left w:val="single" w:sz="4" w:space="0" w:color="D9D9D9"/>
              <w:bottom w:val="single" w:sz="4" w:space="0" w:color="D9D9D9"/>
              <w:right w:val="single" w:sz="4" w:space="0" w:color="D9D9D9"/>
            </w:tcBorders>
            <w:vAlign w:val="center"/>
          </w:tcPr>
          <w:p w14:paraId="0AEB6401" w14:textId="77777777" w:rsidR="00F45418" w:rsidRPr="002F7044" w:rsidRDefault="006F179F" w:rsidP="0045589F">
            <w:pPr>
              <w:pStyle w:val="1MCBodyText"/>
              <w:jc w:val="center"/>
            </w:pPr>
            <w:r>
              <w:t>On File</w:t>
            </w:r>
          </w:p>
        </w:tc>
        <w:tc>
          <w:tcPr>
            <w:tcW w:w="929" w:type="pct"/>
            <w:tcBorders>
              <w:top w:val="single" w:sz="4" w:space="0" w:color="D9D9D9"/>
              <w:left w:val="single" w:sz="4" w:space="0" w:color="D9D9D9"/>
              <w:bottom w:val="single" w:sz="4" w:space="0" w:color="D9D9D9"/>
              <w:right w:val="single" w:sz="4" w:space="0" w:color="D9D9D9"/>
            </w:tcBorders>
            <w:vAlign w:val="center"/>
          </w:tcPr>
          <w:p w14:paraId="03682813" w14:textId="77777777" w:rsidR="00F45418" w:rsidRPr="002F7044" w:rsidRDefault="006F179F" w:rsidP="0045589F">
            <w:pPr>
              <w:pStyle w:val="1MCBodyText"/>
              <w:jc w:val="center"/>
            </w:pPr>
            <w:r>
              <w:t>On File</w:t>
            </w:r>
          </w:p>
        </w:tc>
        <w:tc>
          <w:tcPr>
            <w:tcW w:w="927" w:type="pct"/>
            <w:tcBorders>
              <w:top w:val="single" w:sz="4" w:space="0" w:color="D9D9D9"/>
              <w:left w:val="single" w:sz="4" w:space="0" w:color="D9D9D9"/>
              <w:bottom w:val="single" w:sz="4" w:space="0" w:color="D9D9D9"/>
              <w:right w:val="single" w:sz="4" w:space="0" w:color="D9D9D9"/>
            </w:tcBorders>
            <w:vAlign w:val="center"/>
          </w:tcPr>
          <w:p w14:paraId="4DD60CBC" w14:textId="77777777" w:rsidR="00F45418" w:rsidRPr="002F7044" w:rsidRDefault="006F179F" w:rsidP="0045589F">
            <w:pPr>
              <w:pStyle w:val="1MCBodyText"/>
              <w:jc w:val="center"/>
            </w:pPr>
            <w:r>
              <w:t>Not Provided</w:t>
            </w:r>
          </w:p>
        </w:tc>
      </w:tr>
      <w:tr w:rsidR="00BA0910" w:rsidRPr="00C67DF0" w14:paraId="0E6A45F8" w14:textId="77777777" w:rsidTr="00B10316">
        <w:trPr>
          <w:trHeight w:val="360"/>
        </w:trPr>
        <w:tc>
          <w:tcPr>
            <w:tcW w:w="1918" w:type="pct"/>
            <w:tcBorders>
              <w:top w:val="single" w:sz="4" w:space="0" w:color="D9D9D9"/>
              <w:left w:val="single" w:sz="4" w:space="0" w:color="D9D9D9"/>
              <w:bottom w:val="single" w:sz="4" w:space="0" w:color="D9D9D9"/>
              <w:right w:val="single" w:sz="4" w:space="0" w:color="D9D9D9"/>
            </w:tcBorders>
            <w:vAlign w:val="center"/>
            <w:hideMark/>
          </w:tcPr>
          <w:p w14:paraId="2946F930" w14:textId="5DC95F9D" w:rsidR="00F45418" w:rsidRPr="00C67DF0" w:rsidRDefault="006F179F" w:rsidP="0045589F">
            <w:pPr>
              <w:pStyle w:val="1MCBodyText"/>
            </w:pPr>
            <w:r>
              <w:t>Mark Henkel</w:t>
            </w:r>
          </w:p>
        </w:tc>
        <w:tc>
          <w:tcPr>
            <w:tcW w:w="1226" w:type="pct"/>
            <w:tcBorders>
              <w:top w:val="single" w:sz="4" w:space="0" w:color="D9D9D9"/>
              <w:left w:val="single" w:sz="4" w:space="0" w:color="D9D9D9"/>
              <w:bottom w:val="single" w:sz="4" w:space="0" w:color="D9D9D9"/>
              <w:right w:val="single" w:sz="4" w:space="0" w:color="D9D9D9"/>
            </w:tcBorders>
            <w:vAlign w:val="center"/>
          </w:tcPr>
          <w:p w14:paraId="22D274D1" w14:textId="77777777" w:rsidR="00F45418" w:rsidRPr="002F7044" w:rsidRDefault="006F179F" w:rsidP="0045589F">
            <w:pPr>
              <w:pStyle w:val="1MCBodyText"/>
              <w:jc w:val="center"/>
            </w:pPr>
            <w:r>
              <w:t>On File</w:t>
            </w:r>
          </w:p>
        </w:tc>
        <w:tc>
          <w:tcPr>
            <w:tcW w:w="929" w:type="pct"/>
            <w:tcBorders>
              <w:top w:val="single" w:sz="4" w:space="0" w:color="D9D9D9"/>
              <w:left w:val="single" w:sz="4" w:space="0" w:color="D9D9D9"/>
              <w:bottom w:val="single" w:sz="4" w:space="0" w:color="D9D9D9"/>
              <w:right w:val="single" w:sz="4" w:space="0" w:color="D9D9D9"/>
            </w:tcBorders>
            <w:vAlign w:val="center"/>
          </w:tcPr>
          <w:p w14:paraId="7ED82940" w14:textId="77777777" w:rsidR="00F45418" w:rsidRPr="002F7044" w:rsidRDefault="006F179F" w:rsidP="0045589F">
            <w:pPr>
              <w:pStyle w:val="1MCBodyText"/>
              <w:jc w:val="center"/>
            </w:pPr>
            <w:r>
              <w:t>On File</w:t>
            </w:r>
          </w:p>
        </w:tc>
        <w:tc>
          <w:tcPr>
            <w:tcW w:w="927" w:type="pct"/>
            <w:tcBorders>
              <w:top w:val="single" w:sz="4" w:space="0" w:color="D9D9D9"/>
              <w:left w:val="single" w:sz="4" w:space="0" w:color="D9D9D9"/>
              <w:bottom w:val="single" w:sz="4" w:space="0" w:color="D9D9D9"/>
              <w:right w:val="single" w:sz="4" w:space="0" w:color="D9D9D9"/>
            </w:tcBorders>
            <w:vAlign w:val="center"/>
          </w:tcPr>
          <w:p w14:paraId="45B36659" w14:textId="77777777" w:rsidR="00F45418" w:rsidRPr="002F7044" w:rsidRDefault="006F179F" w:rsidP="0045589F">
            <w:pPr>
              <w:pStyle w:val="1MCBodyText"/>
              <w:jc w:val="center"/>
            </w:pPr>
            <w:r>
              <w:t>Not Provided</w:t>
            </w:r>
          </w:p>
        </w:tc>
      </w:tr>
      <w:tr w:rsidR="00BA0910" w:rsidRPr="00C67DF0" w14:paraId="12D30203" w14:textId="77777777" w:rsidTr="00B10316">
        <w:trPr>
          <w:trHeight w:val="360"/>
        </w:trPr>
        <w:tc>
          <w:tcPr>
            <w:tcW w:w="1918" w:type="pct"/>
            <w:tcBorders>
              <w:top w:val="single" w:sz="4" w:space="0" w:color="D9D9D9"/>
              <w:left w:val="single" w:sz="4" w:space="0" w:color="D9D9D9"/>
              <w:bottom w:val="single" w:sz="4" w:space="0" w:color="D9D9D9"/>
              <w:right w:val="single" w:sz="4" w:space="0" w:color="D9D9D9"/>
            </w:tcBorders>
            <w:vAlign w:val="center"/>
            <w:hideMark/>
          </w:tcPr>
          <w:p w14:paraId="1E0AE235" w14:textId="1165F94F" w:rsidR="00F45418" w:rsidRPr="00C67DF0" w:rsidRDefault="006F179F" w:rsidP="0045589F">
            <w:pPr>
              <w:pStyle w:val="1MCBodyText"/>
            </w:pPr>
            <w:r>
              <w:t>Thomas Martin</w:t>
            </w:r>
          </w:p>
        </w:tc>
        <w:tc>
          <w:tcPr>
            <w:tcW w:w="1226" w:type="pct"/>
            <w:tcBorders>
              <w:top w:val="single" w:sz="4" w:space="0" w:color="D9D9D9"/>
              <w:left w:val="single" w:sz="4" w:space="0" w:color="D9D9D9"/>
              <w:bottom w:val="single" w:sz="4" w:space="0" w:color="D9D9D9"/>
              <w:right w:val="single" w:sz="4" w:space="0" w:color="D9D9D9"/>
            </w:tcBorders>
            <w:vAlign w:val="center"/>
          </w:tcPr>
          <w:p w14:paraId="2294DE0D" w14:textId="77777777" w:rsidR="00F45418" w:rsidRPr="002F7044" w:rsidRDefault="006F179F" w:rsidP="0045589F">
            <w:pPr>
              <w:pStyle w:val="1MCBodyText"/>
              <w:jc w:val="center"/>
            </w:pPr>
            <w:r>
              <w:t>On File</w:t>
            </w:r>
          </w:p>
        </w:tc>
        <w:tc>
          <w:tcPr>
            <w:tcW w:w="929" w:type="pct"/>
            <w:tcBorders>
              <w:top w:val="single" w:sz="4" w:space="0" w:color="D9D9D9"/>
              <w:left w:val="single" w:sz="4" w:space="0" w:color="D9D9D9"/>
              <w:bottom w:val="single" w:sz="4" w:space="0" w:color="D9D9D9"/>
              <w:right w:val="single" w:sz="4" w:space="0" w:color="D9D9D9"/>
            </w:tcBorders>
            <w:vAlign w:val="center"/>
          </w:tcPr>
          <w:p w14:paraId="4417678C" w14:textId="77777777" w:rsidR="00F45418" w:rsidRPr="002F7044" w:rsidRDefault="006F179F" w:rsidP="0045589F">
            <w:pPr>
              <w:pStyle w:val="1MCBodyText"/>
              <w:jc w:val="center"/>
            </w:pPr>
            <w:r>
              <w:t>On File</w:t>
            </w:r>
          </w:p>
        </w:tc>
        <w:tc>
          <w:tcPr>
            <w:tcW w:w="927" w:type="pct"/>
            <w:tcBorders>
              <w:top w:val="single" w:sz="4" w:space="0" w:color="D9D9D9"/>
              <w:left w:val="single" w:sz="4" w:space="0" w:color="D9D9D9"/>
              <w:bottom w:val="single" w:sz="4" w:space="0" w:color="D9D9D9"/>
              <w:right w:val="single" w:sz="4" w:space="0" w:color="D9D9D9"/>
            </w:tcBorders>
            <w:vAlign w:val="center"/>
          </w:tcPr>
          <w:p w14:paraId="50EC42FF" w14:textId="77777777" w:rsidR="00F45418" w:rsidRPr="002F7044" w:rsidRDefault="006F179F" w:rsidP="0045589F">
            <w:pPr>
              <w:pStyle w:val="1MCBodyText"/>
              <w:jc w:val="center"/>
            </w:pPr>
            <w:r>
              <w:t>Not Provided</w:t>
            </w:r>
          </w:p>
        </w:tc>
      </w:tr>
      <w:tr w:rsidR="00BA0910" w:rsidRPr="00C67DF0" w14:paraId="6A399777" w14:textId="77777777" w:rsidTr="00B10316">
        <w:trPr>
          <w:trHeight w:val="360"/>
        </w:trPr>
        <w:tc>
          <w:tcPr>
            <w:tcW w:w="1918" w:type="pct"/>
            <w:tcBorders>
              <w:top w:val="single" w:sz="4" w:space="0" w:color="D9D9D9"/>
              <w:left w:val="single" w:sz="4" w:space="0" w:color="D9D9D9"/>
              <w:bottom w:val="single" w:sz="4" w:space="0" w:color="D9D9D9"/>
              <w:right w:val="single" w:sz="4" w:space="0" w:color="D9D9D9"/>
            </w:tcBorders>
            <w:vAlign w:val="center"/>
            <w:hideMark/>
          </w:tcPr>
          <w:p w14:paraId="4400EA9B" w14:textId="1019F510" w:rsidR="00F45418" w:rsidRPr="00C67DF0" w:rsidRDefault="006F179F" w:rsidP="0045589F">
            <w:pPr>
              <w:pStyle w:val="1MCBodyText"/>
            </w:pPr>
            <w:r>
              <w:t>Layne Tyler</w:t>
            </w:r>
          </w:p>
        </w:tc>
        <w:tc>
          <w:tcPr>
            <w:tcW w:w="1226" w:type="pct"/>
            <w:tcBorders>
              <w:top w:val="single" w:sz="4" w:space="0" w:color="D9D9D9"/>
              <w:left w:val="single" w:sz="4" w:space="0" w:color="D9D9D9"/>
              <w:bottom w:val="single" w:sz="4" w:space="0" w:color="D9D9D9"/>
              <w:right w:val="single" w:sz="4" w:space="0" w:color="D9D9D9"/>
            </w:tcBorders>
            <w:vAlign w:val="center"/>
          </w:tcPr>
          <w:p w14:paraId="72351B04" w14:textId="77777777" w:rsidR="00F45418" w:rsidRPr="002F7044" w:rsidRDefault="006F179F" w:rsidP="0045589F">
            <w:pPr>
              <w:pStyle w:val="1MCBodyText"/>
              <w:jc w:val="center"/>
            </w:pPr>
            <w:r>
              <w:t>On File</w:t>
            </w:r>
          </w:p>
        </w:tc>
        <w:tc>
          <w:tcPr>
            <w:tcW w:w="929" w:type="pct"/>
            <w:tcBorders>
              <w:top w:val="single" w:sz="4" w:space="0" w:color="D9D9D9"/>
              <w:left w:val="single" w:sz="4" w:space="0" w:color="D9D9D9"/>
              <w:bottom w:val="single" w:sz="4" w:space="0" w:color="D9D9D9"/>
              <w:right w:val="single" w:sz="4" w:space="0" w:color="D9D9D9"/>
            </w:tcBorders>
            <w:vAlign w:val="center"/>
          </w:tcPr>
          <w:p w14:paraId="7A5A5911" w14:textId="77777777" w:rsidR="00F45418" w:rsidRPr="002F7044" w:rsidRDefault="006F179F" w:rsidP="0045589F">
            <w:pPr>
              <w:pStyle w:val="1MCBodyText"/>
              <w:jc w:val="center"/>
            </w:pPr>
            <w:r>
              <w:t>On File</w:t>
            </w:r>
          </w:p>
        </w:tc>
        <w:tc>
          <w:tcPr>
            <w:tcW w:w="927" w:type="pct"/>
            <w:tcBorders>
              <w:top w:val="single" w:sz="4" w:space="0" w:color="D9D9D9"/>
              <w:left w:val="single" w:sz="4" w:space="0" w:color="D9D9D9"/>
              <w:bottom w:val="single" w:sz="4" w:space="0" w:color="D9D9D9"/>
              <w:right w:val="single" w:sz="4" w:space="0" w:color="D9D9D9"/>
            </w:tcBorders>
            <w:vAlign w:val="center"/>
          </w:tcPr>
          <w:p w14:paraId="7717E1AD" w14:textId="77777777" w:rsidR="00F45418" w:rsidRPr="002F7044" w:rsidRDefault="006F179F" w:rsidP="0045589F">
            <w:pPr>
              <w:pStyle w:val="1MCBodyText"/>
              <w:jc w:val="center"/>
            </w:pPr>
            <w:r>
              <w:t>Not Provided</w:t>
            </w:r>
          </w:p>
        </w:tc>
      </w:tr>
    </w:tbl>
    <w:p w14:paraId="51044149" w14:textId="791F2CD5" w:rsidR="00F45418" w:rsidRDefault="00F45418" w:rsidP="003E094E">
      <w:pPr>
        <w:pStyle w:val="1MCBodyText"/>
        <w:sectPr w:rsidR="00F45418" w:rsidSect="00E43CA7">
          <w:pgSz w:w="12240" w:h="15840" w:code="1"/>
          <w:pgMar w:top="720" w:right="720" w:bottom="1440" w:left="720" w:header="720" w:footer="288" w:gutter="0"/>
          <w:cols w:space="720"/>
          <w:docGrid w:linePitch="360"/>
        </w:sectPr>
      </w:pPr>
    </w:p>
    <w:p w14:paraId="423B8A99" w14:textId="5052BDC5" w:rsidR="00F45418" w:rsidRDefault="006F179F" w:rsidP="008103D0">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r w:rsidR="00B10316">
        <w:rPr>
          <w:rFonts w:eastAsia="Calibri"/>
          <w:noProof/>
        </w:rPr>
        <w:t>0</w:t>
      </w:r>
      <w:r>
        <w:rPr>
          <w:rFonts w:eastAsia="Calibri"/>
        </w:rPr>
        <w:fldChar w:fldCharType="end"/>
      </w:r>
      <w:bookmarkStart w:id="14" w:name="_Toc141093280"/>
      <w:r>
        <w:t>Workers Compensation &amp; Employers Liability</w:t>
      </w:r>
      <w:bookmarkEnd w:id="14"/>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A2139B" w14:paraId="38E37D27" w14:textId="77777777" w:rsidTr="00A2139B">
        <w:trPr>
          <w:gridAfter w:val="1"/>
          <w:wAfter w:w="226" w:type="pct"/>
          <w:trHeight w:val="20"/>
        </w:trPr>
        <w:tc>
          <w:tcPr>
            <w:tcW w:w="1642" w:type="pct"/>
            <w:tcBorders>
              <w:top w:val="single" w:sz="24" w:space="0" w:color="E2A92E"/>
              <w:left w:val="nil"/>
              <w:bottom w:val="nil"/>
              <w:right w:val="nil"/>
            </w:tcBorders>
            <w:vAlign w:val="center"/>
            <w:hideMark/>
          </w:tcPr>
          <w:p w14:paraId="68F25C4C" w14:textId="77777777" w:rsidR="00F45418" w:rsidRDefault="006F179F">
            <w:pPr>
              <w:pStyle w:val="2020BodyText"/>
            </w:pPr>
            <w:r>
              <w:rPr>
                <w:color w:val="FFFFFF" w:themeColor="background1"/>
              </w:rPr>
              <w:t>..</w:t>
            </w:r>
          </w:p>
        </w:tc>
        <w:tc>
          <w:tcPr>
            <w:tcW w:w="934" w:type="pct"/>
            <w:gridSpan w:val="2"/>
            <w:vAlign w:val="center"/>
          </w:tcPr>
          <w:p w14:paraId="34CBAED8" w14:textId="77777777" w:rsidR="00F45418" w:rsidRDefault="00F45418">
            <w:pPr>
              <w:pStyle w:val="2020BodyText"/>
            </w:pPr>
          </w:p>
        </w:tc>
        <w:tc>
          <w:tcPr>
            <w:tcW w:w="762" w:type="pct"/>
            <w:gridSpan w:val="2"/>
            <w:vAlign w:val="center"/>
          </w:tcPr>
          <w:p w14:paraId="04FF6924" w14:textId="77777777" w:rsidR="00F45418" w:rsidRDefault="00F45418">
            <w:pPr>
              <w:pStyle w:val="2020BodyText"/>
            </w:pPr>
          </w:p>
        </w:tc>
        <w:tc>
          <w:tcPr>
            <w:tcW w:w="718" w:type="pct"/>
            <w:vAlign w:val="center"/>
          </w:tcPr>
          <w:p w14:paraId="5571474B" w14:textId="77777777" w:rsidR="00F45418" w:rsidRDefault="00F45418">
            <w:pPr>
              <w:pStyle w:val="2020BodyText"/>
            </w:pPr>
          </w:p>
        </w:tc>
        <w:tc>
          <w:tcPr>
            <w:tcW w:w="718" w:type="pct"/>
            <w:gridSpan w:val="2"/>
          </w:tcPr>
          <w:p w14:paraId="75C8F171" w14:textId="77777777" w:rsidR="00F45418" w:rsidRDefault="00F45418">
            <w:pPr>
              <w:pStyle w:val="2020BodyText"/>
            </w:pPr>
          </w:p>
        </w:tc>
      </w:tr>
      <w:tr w:rsidR="00A2139B" w14:paraId="77CFB36C" w14:textId="77777777" w:rsidTr="00A2139B">
        <w:trPr>
          <w:trHeight w:val="432"/>
        </w:trPr>
        <w:tc>
          <w:tcPr>
            <w:tcW w:w="2065" w:type="pct"/>
            <w:gridSpan w:val="2"/>
            <w:tcBorders>
              <w:top w:val="single" w:sz="2" w:space="0" w:color="31353E"/>
              <w:left w:val="nil"/>
              <w:bottom w:val="nil"/>
              <w:right w:val="nil"/>
            </w:tcBorders>
            <w:vAlign w:val="center"/>
            <w:hideMark/>
          </w:tcPr>
          <w:p w14:paraId="0A4519D0" w14:textId="77777777" w:rsidR="00F45418" w:rsidRDefault="006F179F">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17FBEF78" w14:textId="77777777" w:rsidR="00F45418" w:rsidRDefault="006F179F">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371E9D32" w14:textId="77777777" w:rsidR="00F45418" w:rsidRDefault="006F179F">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2C814F65" w14:textId="77777777" w:rsidR="00F45418" w:rsidRDefault="006F179F">
            <w:pPr>
              <w:pStyle w:val="2020BodyText"/>
              <w:jc w:val="center"/>
              <w:rPr>
                <w:rFonts w:ascii="Calibri Light" w:hAnsi="Calibri Light" w:cs="Calibri Light"/>
              </w:rPr>
            </w:pPr>
            <w:r>
              <w:rPr>
                <w:rFonts w:ascii="Calibri Light" w:hAnsi="Calibri Light" w:cs="Calibri Light"/>
              </w:rPr>
              <w:t>Expiration Date</w:t>
            </w:r>
          </w:p>
        </w:tc>
      </w:tr>
      <w:tr w:rsidR="00A2139B" w14:paraId="4D9DF757" w14:textId="77777777" w:rsidTr="00A2139B">
        <w:trPr>
          <w:trHeight w:val="288"/>
        </w:trPr>
        <w:tc>
          <w:tcPr>
            <w:tcW w:w="2065" w:type="pct"/>
            <w:gridSpan w:val="2"/>
            <w:tcBorders>
              <w:top w:val="nil"/>
              <w:left w:val="nil"/>
              <w:bottom w:val="single" w:sz="2" w:space="0" w:color="31353E"/>
              <w:right w:val="nil"/>
            </w:tcBorders>
            <w:vAlign w:val="center"/>
            <w:hideMark/>
          </w:tcPr>
          <w:p w14:paraId="76233F5A" w14:textId="77777777" w:rsidR="00F45418" w:rsidRDefault="006F179F">
            <w:pPr>
              <w:pStyle w:val="1MCBodyText"/>
              <w:jc w:val="center"/>
              <w:rPr>
                <w:rFonts w:asciiTheme="minorHAnsi" w:hAnsiTheme="minorHAnsi" w:cstheme="minorHAnsi"/>
                <w:b/>
                <w:bCs/>
                <w:sz w:val="20"/>
                <w:szCs w:val="22"/>
              </w:rPr>
            </w:pPr>
            <w:r>
              <w:rPr>
                <w:rFonts w:asciiTheme="minorHAnsi" w:hAnsiTheme="minorHAnsi" w:cstheme="minorHAnsi"/>
                <w:b/>
                <w:bCs/>
                <w:sz w:val="20"/>
              </w:rPr>
              <w:t>Auto-Owners Insurance</w:t>
            </w:r>
          </w:p>
        </w:tc>
        <w:tc>
          <w:tcPr>
            <w:tcW w:w="1135" w:type="pct"/>
            <w:gridSpan w:val="2"/>
            <w:tcBorders>
              <w:top w:val="nil"/>
              <w:left w:val="nil"/>
              <w:bottom w:val="single" w:sz="2" w:space="0" w:color="31353E"/>
              <w:right w:val="nil"/>
            </w:tcBorders>
            <w:vAlign w:val="center"/>
            <w:hideMark/>
          </w:tcPr>
          <w:p w14:paraId="4142491F" w14:textId="77777777"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t>A106560420</w:t>
            </w:r>
          </w:p>
        </w:tc>
        <w:tc>
          <w:tcPr>
            <w:tcW w:w="887" w:type="pct"/>
            <w:gridSpan w:val="3"/>
            <w:tcBorders>
              <w:top w:val="nil"/>
              <w:left w:val="nil"/>
              <w:bottom w:val="single" w:sz="2" w:space="0" w:color="31353E"/>
              <w:right w:val="nil"/>
            </w:tcBorders>
            <w:vAlign w:val="center"/>
            <w:hideMark/>
          </w:tcPr>
          <w:p w14:paraId="26FBF39E" w14:textId="1D3A4FA9"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“7/1/2023”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07.01.2023</w:t>
            </w:r>
            <w:r>
              <w:rPr>
                <w:rFonts w:asciiTheme="minorHAnsi" w:hAnsiTheme="minorHAnsi" w:cstheme="minorHAnsi"/>
                <w:b/>
                <w:bCs/>
                <w:sz w:val="20"/>
              </w:rPr>
              <w:fldChar w:fldCharType="end"/>
            </w:r>
          </w:p>
        </w:tc>
        <w:tc>
          <w:tcPr>
            <w:tcW w:w="913" w:type="pct"/>
            <w:gridSpan w:val="2"/>
            <w:tcBorders>
              <w:top w:val="nil"/>
              <w:left w:val="nil"/>
              <w:bottom w:val="single" w:sz="2" w:space="0" w:color="31353E"/>
              <w:right w:val="nil"/>
            </w:tcBorders>
            <w:vAlign w:val="center"/>
            <w:hideMark/>
          </w:tcPr>
          <w:p w14:paraId="2ABDC792" w14:textId="7C14F756"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“7/1/2024 ”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07.01.2024</w:t>
            </w:r>
            <w:r>
              <w:rPr>
                <w:rFonts w:asciiTheme="minorHAnsi" w:hAnsiTheme="minorHAnsi" w:cstheme="minorHAnsi"/>
                <w:b/>
                <w:bCs/>
                <w:sz w:val="20"/>
              </w:rPr>
              <w:fldChar w:fldCharType="end"/>
            </w:r>
          </w:p>
        </w:tc>
      </w:tr>
    </w:tbl>
    <w:p w14:paraId="78DEAFB7" w14:textId="77777777" w:rsidR="00F45418" w:rsidRDefault="006F179F" w:rsidP="00554CDD">
      <w:pPr>
        <w:pStyle w:val="2020SubHeader"/>
      </w:pPr>
      <w:r>
        <w:t>First Named Insured</w:t>
      </w:r>
    </w:p>
    <w:p w14:paraId="1207EC34" w14:textId="26E3141C" w:rsidR="00F45418" w:rsidRDefault="006F179F" w:rsidP="00554CDD">
      <w:pPr>
        <w:pStyle w:val="1MCBodyText"/>
      </w:pPr>
      <w:r>
        <w:t>Cherokee Garden Condominium Homes</w:t>
      </w:r>
      <w:r w:rsidR="008E7B96">
        <w:t>,</w:t>
      </w:r>
      <w:r>
        <w:t xml:space="preserve"> In</w:t>
      </w:r>
      <w:r w:rsidR="008E7B96">
        <w:t>c.</w:t>
      </w:r>
    </w:p>
    <w:p w14:paraId="54FD4FF2" w14:textId="77777777" w:rsidR="00F45418" w:rsidRDefault="006F179F" w:rsidP="00554CDD">
      <w:pPr>
        <w:pStyle w:val="2020SubHeader"/>
      </w:pPr>
      <w:r>
        <w:t>Additional Named Insureds</w:t>
      </w:r>
    </w:p>
    <w:p w14:paraId="7A0A9976" w14:textId="77777777" w:rsidR="00F45418" w:rsidRDefault="006F179F" w:rsidP="00A46737">
      <w:pPr>
        <w:pStyle w:val="1MCBodyText"/>
      </w:pPr>
      <w:r>
        <w:t>None on File</w:t>
      </w:r>
    </w:p>
    <w:p w14:paraId="6058085B" w14:textId="522BEC07" w:rsidR="00F45418" w:rsidRDefault="006F179F" w:rsidP="00A46737">
      <w:pPr>
        <w:pStyle w:val="2020SubHeader"/>
      </w:pPr>
      <w:r>
        <w:t>Statutory Benefits</w:t>
      </w:r>
    </w:p>
    <w:p w14:paraId="2C45650D" w14:textId="77777777" w:rsidR="00F45418" w:rsidRDefault="006F179F" w:rsidP="00875DB4">
      <w:pPr>
        <w:pStyle w:val="1MCBodyText0"/>
      </w:pPr>
      <w:r>
        <w:rPr>
          <w:b/>
        </w:rPr>
        <w:t>Named States:</w:t>
      </w:r>
      <w:r>
        <w:t xml:space="preserve"> WI</w:t>
      </w:r>
    </w:p>
    <w:p w14:paraId="7D425CF7" w14:textId="77777777" w:rsidR="00F45418" w:rsidRDefault="00F45418" w:rsidP="00875DB4">
      <w:pPr>
        <w:pStyle w:val="1MCBodyText0"/>
      </w:pPr>
    </w:p>
    <w:p w14:paraId="75F5673D" w14:textId="77777777" w:rsidR="00F45418" w:rsidRDefault="006F179F" w:rsidP="008103D0">
      <w:pPr>
        <w:pStyle w:val="1MCSubFooter"/>
        <w:jc w:val="left"/>
      </w:pPr>
      <w:r>
        <w:t xml:space="preserve">If on the effective date of the policy, you are working and hiring in a state that is not listed, coverage will not be provided for that state unless the carrier is notified within </w:t>
      </w:r>
      <w:r>
        <w:rPr>
          <w:rFonts w:ascii="Calibri" w:hAnsi="Calibri"/>
          <w:b/>
        </w:rPr>
        <w:t>30 days</w:t>
      </w:r>
      <w:r>
        <w:t>.</w:t>
      </w:r>
    </w:p>
    <w:p w14:paraId="62868492" w14:textId="77777777" w:rsidR="00F45418" w:rsidRPr="00875DB4" w:rsidRDefault="006F179F" w:rsidP="008103D0">
      <w:pPr>
        <w:pStyle w:val="2020SubHeader"/>
      </w:pPr>
      <w:r>
        <w:t>Employers Liability</w:t>
      </w:r>
    </w:p>
    <w:tbl>
      <w:tblPr>
        <w:tblStyle w:val="2022Table"/>
        <w:tblW w:w="10800" w:type="dxa"/>
        <w:tblLayout w:type="fixed"/>
        <w:tblLook w:val="04A0" w:firstRow="1" w:lastRow="0" w:firstColumn="1" w:lastColumn="0" w:noHBand="0" w:noVBand="1"/>
      </w:tblPr>
      <w:tblGrid>
        <w:gridCol w:w="5882"/>
        <w:gridCol w:w="4918"/>
      </w:tblGrid>
      <w:tr w:rsidR="00607923" w14:paraId="7BCEFD1B" w14:textId="77777777" w:rsidTr="008A58EC">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723" w:type="pct"/>
            <w:hideMark/>
          </w:tcPr>
          <w:p w14:paraId="5D98C727" w14:textId="34A0B4B4" w:rsidR="00F45418" w:rsidRDefault="006F179F" w:rsidP="008A58EC">
            <w:pPr>
              <w:pStyle w:val="1MCTableHeader"/>
              <w:rPr>
                <w:snapToGrid w:val="0"/>
              </w:rPr>
            </w:pPr>
            <w:r>
              <w:rPr>
                <w:snapToGrid w:val="0"/>
              </w:rPr>
              <w:t>Coverage</w:t>
            </w:r>
          </w:p>
        </w:tc>
        <w:tc>
          <w:tcPr>
            <w:tcW w:w="2277" w:type="pct"/>
            <w:hideMark/>
          </w:tcPr>
          <w:p w14:paraId="491D1582" w14:textId="144127F3" w:rsidR="00F45418" w:rsidRDefault="006F179F" w:rsidP="008A58EC">
            <w:pPr>
              <w:pStyle w:val="1MCTableHeader"/>
              <w:cnfStyle w:val="100000000000" w:firstRow="1" w:lastRow="0" w:firstColumn="0" w:lastColumn="0" w:oddVBand="0" w:evenVBand="0" w:oddHBand="0" w:evenHBand="0" w:firstRowFirstColumn="0" w:firstRowLastColumn="0" w:lastRowFirstColumn="0" w:lastRowLastColumn="0"/>
            </w:pPr>
            <w:r>
              <w:t>Limit</w:t>
            </w:r>
          </w:p>
        </w:tc>
      </w:tr>
      <w:tr w:rsidR="00607923" w14:paraId="437DC4FE" w14:textId="77777777" w:rsidTr="008A58E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23" w:type="pct"/>
            <w:hideMark/>
          </w:tcPr>
          <w:p w14:paraId="4ED0EFB1" w14:textId="77777777" w:rsidR="00F45418" w:rsidRDefault="006F179F" w:rsidP="0040080B">
            <w:pPr>
              <w:pStyle w:val="1MCBodyText"/>
              <w:ind w:hanging="19"/>
            </w:pPr>
            <w:r>
              <w:t>Each Accident</w:t>
            </w:r>
          </w:p>
        </w:tc>
        <w:tc>
          <w:tcPr>
            <w:tcW w:w="2277" w:type="pct"/>
            <w:hideMark/>
          </w:tcPr>
          <w:p w14:paraId="40882EF2" w14:textId="06D6572B" w:rsidR="00F45418" w:rsidRDefault="00B10316" w:rsidP="002F5B7D">
            <w:pPr>
              <w:pStyle w:val="1MCBodyText"/>
              <w:jc w:val="center"/>
              <w:cnfStyle w:val="000000100000" w:firstRow="0" w:lastRow="0" w:firstColumn="0" w:lastColumn="0" w:oddVBand="0" w:evenVBand="0" w:oddHBand="1" w:evenHBand="0" w:firstRowFirstColumn="0" w:firstRowLastColumn="0" w:lastRowFirstColumn="0" w:lastRowLastColumn="0"/>
            </w:pPr>
            <w:r>
              <w:rPr>
                <w:noProof/>
              </w:rPr>
              <w:t>$ 100,000</w:t>
            </w:r>
          </w:p>
        </w:tc>
      </w:tr>
      <w:tr w:rsidR="00607923" w14:paraId="7F6A6E6C" w14:textId="77777777" w:rsidTr="008A58E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23" w:type="pct"/>
            <w:hideMark/>
          </w:tcPr>
          <w:p w14:paraId="4AFB1E43" w14:textId="77777777" w:rsidR="00F45418" w:rsidRDefault="006F179F" w:rsidP="0040080B">
            <w:pPr>
              <w:pStyle w:val="1MCBodyText"/>
              <w:ind w:hanging="19"/>
            </w:pPr>
            <w:r>
              <w:t>Disease – Policy Limit</w:t>
            </w:r>
          </w:p>
        </w:tc>
        <w:tc>
          <w:tcPr>
            <w:tcW w:w="2277" w:type="pct"/>
            <w:hideMark/>
          </w:tcPr>
          <w:p w14:paraId="1EC4CFF3" w14:textId="535EA549" w:rsidR="00F45418" w:rsidRDefault="00B10316" w:rsidP="002F5B7D">
            <w:pPr>
              <w:pStyle w:val="1MCBodyText"/>
              <w:jc w:val="center"/>
              <w:cnfStyle w:val="000000010000" w:firstRow="0" w:lastRow="0" w:firstColumn="0" w:lastColumn="0" w:oddVBand="0" w:evenVBand="0" w:oddHBand="0" w:evenHBand="1" w:firstRowFirstColumn="0" w:firstRowLastColumn="0" w:lastRowFirstColumn="0" w:lastRowLastColumn="0"/>
            </w:pPr>
            <w:r>
              <w:rPr>
                <w:noProof/>
              </w:rPr>
              <w:t>$ 500,000</w:t>
            </w:r>
          </w:p>
        </w:tc>
      </w:tr>
      <w:tr w:rsidR="00607923" w14:paraId="177C6769" w14:textId="77777777" w:rsidTr="008A58E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723" w:type="pct"/>
            <w:hideMark/>
          </w:tcPr>
          <w:p w14:paraId="311B1A93" w14:textId="77777777" w:rsidR="00F45418" w:rsidRDefault="006F179F" w:rsidP="0040080B">
            <w:pPr>
              <w:pStyle w:val="1MCBodyText"/>
              <w:ind w:hanging="19"/>
            </w:pPr>
            <w:r>
              <w:t>Disease – Each Employee</w:t>
            </w:r>
          </w:p>
        </w:tc>
        <w:tc>
          <w:tcPr>
            <w:tcW w:w="2277" w:type="pct"/>
            <w:hideMark/>
          </w:tcPr>
          <w:p w14:paraId="77D73E42" w14:textId="06343705" w:rsidR="00F45418" w:rsidRDefault="00B10316" w:rsidP="002F5B7D">
            <w:pPr>
              <w:pStyle w:val="1MCBodyText"/>
              <w:jc w:val="center"/>
              <w:cnfStyle w:val="000000100000" w:firstRow="0" w:lastRow="0" w:firstColumn="0" w:lastColumn="0" w:oddVBand="0" w:evenVBand="0" w:oddHBand="1" w:evenHBand="0" w:firstRowFirstColumn="0" w:firstRowLastColumn="0" w:lastRowFirstColumn="0" w:lastRowLastColumn="0"/>
            </w:pPr>
            <w:r>
              <w:rPr>
                <w:noProof/>
              </w:rPr>
              <w:t>$ 100,000</w:t>
            </w:r>
          </w:p>
        </w:tc>
      </w:tr>
    </w:tbl>
    <w:p w14:paraId="1A97DD52" w14:textId="77777777" w:rsidR="00F45418" w:rsidRDefault="006F179F" w:rsidP="008103D0">
      <w:pPr>
        <w:pStyle w:val="2020SubHeader"/>
      </w:pPr>
      <w:r>
        <w:t>Other States</w:t>
      </w:r>
    </w:p>
    <w:tbl>
      <w:tblPr>
        <w:tblStyle w:val="1MCTab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C0" w:firstRow="0" w:lastRow="1" w:firstColumn="1" w:lastColumn="1" w:noHBand="0" w:noVBand="0"/>
      </w:tblPr>
      <w:tblGrid>
        <w:gridCol w:w="7362"/>
      </w:tblGrid>
      <w:tr w:rsidR="00875DB4" w14:paraId="0CFE7AC8" w14:textId="77777777" w:rsidTr="00875DB4">
        <w:trPr>
          <w:trHeight w:val="576"/>
        </w:trPr>
        <w:tc>
          <w:tcPr>
            <w:tcW w:w="7362" w:type="dxa"/>
            <w:vAlign w:val="center"/>
            <w:hideMark/>
          </w:tcPr>
          <w:p w14:paraId="4F1252C7" w14:textId="1C90A0C7" w:rsidR="00F45418" w:rsidRDefault="006F179F" w:rsidP="0040080B">
            <w:pPr>
              <w:pStyle w:val="1MCBodyText0"/>
              <w:ind w:left="-109"/>
            </w:pPr>
            <w:r>
              <w:t>All states except: ND, OH, WA and WY</w:t>
            </w:r>
          </w:p>
        </w:tc>
      </w:tr>
    </w:tbl>
    <w:p w14:paraId="19B90002" w14:textId="77777777" w:rsidR="00F45418" w:rsidRDefault="006F179F" w:rsidP="008103D0">
      <w:pPr>
        <w:spacing w:before="120"/>
        <w:rPr>
          <w:rFonts w:ascii="Calibri Light" w:hAnsi="Calibri Light"/>
          <w:sz w:val="18"/>
          <w:szCs w:val="18"/>
        </w:rPr>
      </w:pPr>
      <w:r>
        <w:rPr>
          <w:rFonts w:ascii="Calibri Light" w:hAnsi="Calibri Light"/>
          <w:sz w:val="18"/>
          <w:szCs w:val="18"/>
        </w:rPr>
        <w:t>If you have operations in ND, OH, WA, WY, Puerto Rico or the U.S. Virgin Islands, you must buy Workers Compensation</w:t>
      </w:r>
      <w:r>
        <w:rPr>
          <w:rFonts w:ascii="Calibri Light" w:hAnsi="Calibri Light"/>
          <w:sz w:val="18"/>
          <w:szCs w:val="18"/>
        </w:rPr>
        <w:br/>
        <w:t>from that state. This policy will not protect you in monopolistic states or territories.</w:t>
      </w:r>
    </w:p>
    <w:p w14:paraId="69420CCA" w14:textId="6697837D" w:rsidR="00F45418" w:rsidRDefault="006F179F" w:rsidP="008103D0">
      <w:pPr>
        <w:pStyle w:val="2020SubHeader"/>
      </w:pPr>
      <w:r w:rsidRPr="008103D0">
        <w:t>Included</w:t>
      </w:r>
      <w:r>
        <w:t xml:space="preserve"> &amp; Excluded Individuals</w:t>
      </w:r>
    </w:p>
    <w:tbl>
      <w:tblPr>
        <w:tblW w:w="10800" w:type="dxa"/>
        <w:tblInd w:w="-5" w:type="dxa"/>
        <w:tblLayout w:type="fixed"/>
        <w:tblLook w:val="04A0" w:firstRow="1" w:lastRow="0" w:firstColumn="1" w:lastColumn="0" w:noHBand="0" w:noVBand="1"/>
      </w:tblPr>
      <w:tblGrid>
        <w:gridCol w:w="4091"/>
        <w:gridCol w:w="3743"/>
        <w:gridCol w:w="2966"/>
      </w:tblGrid>
      <w:tr w:rsidR="00E14DF8" w14:paraId="7758BB24" w14:textId="7709CB9F" w:rsidTr="00E14DF8">
        <w:trPr>
          <w:trHeight w:val="432"/>
          <w:tblHeader/>
        </w:trPr>
        <w:tc>
          <w:tcPr>
            <w:tcW w:w="1894"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tcPr>
          <w:p w14:paraId="25F186D6" w14:textId="77777777" w:rsidR="00F45418" w:rsidRPr="008A58EC" w:rsidRDefault="006F179F" w:rsidP="008A58EC">
            <w:pPr>
              <w:pStyle w:val="1MCTableHeader"/>
              <w:jc w:val="left"/>
              <w:rPr>
                <w:snapToGrid w:val="0"/>
              </w:rPr>
            </w:pPr>
            <w:r w:rsidRPr="008A58EC">
              <w:rPr>
                <w:rFonts w:asciiTheme="minorHAnsi" w:hAnsiTheme="minorHAnsi"/>
                <w:b/>
                <w:snapToGrid w:val="0"/>
              </w:rPr>
              <w:t>Name</w:t>
            </w:r>
          </w:p>
        </w:tc>
        <w:tc>
          <w:tcPr>
            <w:tcW w:w="1733"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3DCE9755" w14:textId="77777777" w:rsidR="00F45418" w:rsidRPr="008A58EC" w:rsidRDefault="006F179F" w:rsidP="008A58EC">
            <w:pPr>
              <w:pStyle w:val="1MCTableHeader"/>
              <w:jc w:val="left"/>
              <w:rPr>
                <w:snapToGrid w:val="0"/>
              </w:rPr>
            </w:pPr>
            <w:r w:rsidRPr="008A58EC">
              <w:rPr>
                <w:rFonts w:asciiTheme="minorHAnsi" w:hAnsiTheme="minorHAnsi"/>
                <w:b/>
                <w:snapToGrid w:val="0"/>
              </w:rPr>
              <w:t>Title</w:t>
            </w:r>
          </w:p>
        </w:tc>
        <w:tc>
          <w:tcPr>
            <w:tcW w:w="1373"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hideMark/>
          </w:tcPr>
          <w:p w14:paraId="4DD578E3" w14:textId="0FBB44AC" w:rsidR="00F45418" w:rsidRPr="008A58EC" w:rsidRDefault="006F179F" w:rsidP="008A58EC">
            <w:pPr>
              <w:pStyle w:val="1MCTableHeader"/>
              <w:jc w:val="left"/>
              <w:rPr>
                <w:snapToGrid w:val="0"/>
              </w:rPr>
            </w:pPr>
            <w:r>
              <w:rPr>
                <w:rFonts w:asciiTheme="minorHAnsi" w:hAnsiTheme="minorHAnsi"/>
                <w:b/>
                <w:snapToGrid w:val="0"/>
              </w:rPr>
              <w:t>Included / Excluded</w:t>
            </w:r>
          </w:p>
        </w:tc>
      </w:tr>
      <w:tr w:rsidR="002507BD" w14:paraId="4982E65A" w14:textId="77777777" w:rsidTr="00B10316">
        <w:trPr>
          <w:trHeight w:val="360"/>
        </w:trPr>
        <w:tc>
          <w:tcPr>
            <w:tcW w:w="1894"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hideMark/>
          </w:tcPr>
          <w:p w14:paraId="6F08A2C4" w14:textId="1C0E17AA" w:rsidR="00F45418" w:rsidRDefault="006F179F" w:rsidP="00A0447C">
            <w:pPr>
              <w:pStyle w:val="1MCBodyText0"/>
            </w:pPr>
            <w:r>
              <w:t>Tom Martin</w:t>
            </w:r>
          </w:p>
        </w:tc>
        <w:tc>
          <w:tcPr>
            <w:tcW w:w="173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hideMark/>
          </w:tcPr>
          <w:p w14:paraId="2DFC481D" w14:textId="53A9CF50" w:rsidR="00F45418" w:rsidRDefault="006F179F" w:rsidP="00A0447C">
            <w:pPr>
              <w:pStyle w:val="1MCBodyText0"/>
            </w:pPr>
            <w:r>
              <w:t>O</w:t>
            </w:r>
            <w:r w:rsidR="008E7B96">
              <w:t>fficer</w:t>
            </w:r>
          </w:p>
        </w:tc>
        <w:tc>
          <w:tcPr>
            <w:tcW w:w="137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hideMark/>
          </w:tcPr>
          <w:p w14:paraId="11818C5F" w14:textId="62B56445" w:rsidR="00F45418" w:rsidRDefault="00B10316" w:rsidP="00A0447C">
            <w:pPr>
              <w:pStyle w:val="1MCBodyText0"/>
            </w:pPr>
            <w:r>
              <w:rPr>
                <w:noProof/>
              </w:rPr>
              <w:t>Included</w:t>
            </w:r>
          </w:p>
        </w:tc>
      </w:tr>
    </w:tbl>
    <w:p w14:paraId="6BA0C271" w14:textId="77777777" w:rsidR="00F45418" w:rsidRPr="00875DB4" w:rsidRDefault="00F45418" w:rsidP="00875DB4">
      <w:pPr>
        <w:pStyle w:val="1MCBodyText"/>
      </w:pPr>
    </w:p>
    <w:p w14:paraId="11506A01" w14:textId="77777777" w:rsidR="00F45418" w:rsidRDefault="006F179F" w:rsidP="008103D0">
      <w:pPr>
        <w:pStyle w:val="1MCSubFooter"/>
        <w:jc w:val="left"/>
      </w:pPr>
      <w:r>
        <w:rPr>
          <w:rFonts w:asciiTheme="minorHAnsi" w:hAnsiTheme="minorHAnsi"/>
          <w:b/>
        </w:rPr>
        <w:t>Sole Proprietors, Partners and Members of LLC</w:t>
      </w:r>
      <w:r>
        <w:rPr>
          <w:b/>
        </w:rPr>
        <w:t xml:space="preserve"> </w:t>
      </w:r>
      <w:r>
        <w:t xml:space="preserve">are automatically </w:t>
      </w:r>
      <w:r>
        <w:rPr>
          <w:rFonts w:asciiTheme="minorHAnsi" w:hAnsiTheme="minorHAnsi"/>
          <w:b/>
        </w:rPr>
        <w:t>excluded</w:t>
      </w:r>
      <w:r>
        <w:t xml:space="preserve"> from Workers Compensation coverage, unless coverage is elected by signing election form and policy is endorsed.</w:t>
      </w:r>
    </w:p>
    <w:p w14:paraId="54FF7311" w14:textId="77777777" w:rsidR="00F45418" w:rsidRDefault="00F45418" w:rsidP="008103D0">
      <w:pPr>
        <w:pStyle w:val="1MCSubFooter"/>
        <w:jc w:val="left"/>
      </w:pPr>
    </w:p>
    <w:p w14:paraId="66EE30AF" w14:textId="77777777" w:rsidR="00F45418" w:rsidRDefault="006F179F" w:rsidP="008103D0">
      <w:pPr>
        <w:pStyle w:val="1MCSubFooter"/>
        <w:jc w:val="left"/>
      </w:pPr>
      <w:r>
        <w:rPr>
          <w:rFonts w:asciiTheme="minorHAnsi" w:hAnsiTheme="minorHAnsi"/>
          <w:b/>
        </w:rPr>
        <w:t>Executive Officers of a Closely Held Corporation</w:t>
      </w:r>
      <w:r>
        <w:t xml:space="preserve"> are automatically </w:t>
      </w:r>
      <w:r>
        <w:rPr>
          <w:rFonts w:asciiTheme="minorHAnsi" w:hAnsiTheme="minorHAnsi"/>
          <w:b/>
        </w:rPr>
        <w:t>included</w:t>
      </w:r>
      <w:r>
        <w:t xml:space="preserve"> in Workers Compensation </w:t>
      </w:r>
      <w:proofErr w:type="gramStart"/>
      <w:r>
        <w:t>coverage, unless</w:t>
      </w:r>
      <w:proofErr w:type="gramEnd"/>
      <w:r>
        <w:t xml:space="preserve"> coverage is rejected by signing rejection form and policy is endorsed.  Rejection of coverage is allowed for up to two O</w:t>
      </w:r>
      <w:r>
        <w:rPr>
          <w:szCs w:val="18"/>
        </w:rPr>
        <w:t>fficers.</w:t>
      </w:r>
    </w:p>
    <w:p w14:paraId="5ACE9DC9" w14:textId="77777777" w:rsidR="00F45418" w:rsidRDefault="006F179F" w:rsidP="008103D0">
      <w:pPr>
        <w:pStyle w:val="1MCBodyText"/>
      </w:pPr>
      <w:r>
        <w:br w:type="page"/>
      </w:r>
    </w:p>
    <w:p w14:paraId="64DB2CE6" w14:textId="3E330916" w:rsidR="00F45418" w:rsidRPr="00957098" w:rsidRDefault="006F179F" w:rsidP="008103D0">
      <w:pPr>
        <w:pStyle w:val="2020SubHeader"/>
      </w:pPr>
      <w:r>
        <w:lastRenderedPageBreak/>
        <w:t>Rating Basis</w:t>
      </w:r>
    </w:p>
    <w:tbl>
      <w:tblPr>
        <w:tblStyle w:val="1MCTable"/>
        <w:tblW w:w="10800" w:type="dxa"/>
        <w:tblBorders>
          <w:top w:val="none" w:sz="0" w:space="0" w:color="auto"/>
          <w:left w:val="none" w:sz="0" w:space="0" w:color="auto"/>
        </w:tblBorders>
        <w:tblLayout w:type="fixed"/>
        <w:tblCellMar>
          <w:left w:w="115" w:type="dxa"/>
          <w:right w:w="115" w:type="dxa"/>
        </w:tblCellMar>
        <w:tblLook w:val="04A0" w:firstRow="1" w:lastRow="0" w:firstColumn="1" w:lastColumn="0" w:noHBand="0" w:noVBand="1"/>
      </w:tblPr>
      <w:tblGrid>
        <w:gridCol w:w="812"/>
        <w:gridCol w:w="3624"/>
        <w:gridCol w:w="1145"/>
        <w:gridCol w:w="2037"/>
        <w:gridCol w:w="1145"/>
        <w:gridCol w:w="2037"/>
      </w:tblGrid>
      <w:tr w:rsidR="00EE731B" w:rsidRPr="00957098" w14:paraId="5914E181" w14:textId="77777777" w:rsidTr="007D4DE4">
        <w:trPr>
          <w:cnfStyle w:val="100000000000" w:firstRow="1" w:lastRow="0" w:firstColumn="0" w:lastColumn="0" w:oddVBand="0" w:evenVBand="0" w:oddHBand="0" w:evenHBand="0" w:firstRowFirstColumn="0" w:firstRowLastColumn="0" w:lastRowFirstColumn="0" w:lastRowLastColumn="0"/>
        </w:trPr>
        <w:tc>
          <w:tcPr>
            <w:tcW w:w="2054" w:type="pct"/>
            <w:gridSpan w:val="2"/>
            <w:shd w:val="clear" w:color="auto" w:fill="auto"/>
          </w:tcPr>
          <w:p w14:paraId="0A27E635" w14:textId="77777777" w:rsidR="00F45418" w:rsidRPr="00957098" w:rsidRDefault="00F45418" w:rsidP="00C272CF">
            <w:pPr>
              <w:pStyle w:val="1MCTableHeader"/>
              <w:rPr>
                <w:rFonts w:ascii="Calibri" w:hAnsi="Calibri"/>
              </w:rPr>
            </w:pPr>
          </w:p>
        </w:tc>
        <w:tc>
          <w:tcPr>
            <w:tcW w:w="1473" w:type="pct"/>
            <w:gridSpan w:val="2"/>
            <w:shd w:val="clear" w:color="auto" w:fill="31353E"/>
            <w:vAlign w:val="center"/>
            <w:hideMark/>
          </w:tcPr>
          <w:p w14:paraId="37B746BD" w14:textId="79F38171" w:rsidR="00F45418" w:rsidRPr="00500CF5" w:rsidRDefault="006F179F" w:rsidP="00500CF5">
            <w:pPr>
              <w:pStyle w:val="1MCTableHeader"/>
              <w:rPr>
                <w:rFonts w:ascii="Calibri" w:hAnsi="Calibri"/>
                <w:bCs w:val="0"/>
              </w:rPr>
            </w:pPr>
            <w:r w:rsidRPr="00500CF5">
              <w:rPr>
                <w:bCs w:val="0"/>
              </w:rPr>
              <w:fldChar w:fldCharType="begin"/>
            </w:r>
            <w:r w:rsidRPr="00500CF5">
              <w:rPr>
                <w:rFonts w:ascii="Calibri" w:hAnsi="Calibri"/>
                <w:bCs w:val="0"/>
              </w:rPr>
              <w:instrText xml:space="preserve"> QUOTE “</w:instrText>
            </w:r>
            <w:r>
              <w:rPr>
                <w:rFonts w:ascii="Calibri" w:hAnsi="Calibri"/>
                <w:bCs w:val="0"/>
              </w:rPr>
              <w:instrText>7/1/2023</w:instrText>
            </w:r>
            <w:r w:rsidRPr="00500CF5">
              <w:rPr>
                <w:rFonts w:ascii="Calibri" w:hAnsi="Calibri"/>
                <w:bCs w:val="0"/>
              </w:rPr>
              <w:instrText xml:space="preserve">” \@ ”yyyy” </w:instrText>
            </w:r>
            <w:r w:rsidRPr="00500CF5">
              <w:rPr>
                <w:bCs w:val="0"/>
              </w:rPr>
              <w:fldChar w:fldCharType="separate"/>
            </w:r>
            <w:r w:rsidR="00B10316">
              <w:rPr>
                <w:bCs w:val="0"/>
              </w:rPr>
              <w:t>202</w:t>
            </w:r>
            <w:r w:rsidR="008E7B96">
              <w:rPr>
                <w:bCs w:val="0"/>
              </w:rPr>
              <w:t>2</w:t>
            </w:r>
            <w:r w:rsidRPr="00500CF5">
              <w:rPr>
                <w:bCs w:val="0"/>
              </w:rPr>
              <w:fldChar w:fldCharType="end"/>
            </w:r>
            <w:r w:rsidRPr="00500CF5">
              <w:rPr>
                <w:rFonts w:ascii="Calibri" w:hAnsi="Calibri"/>
                <w:bCs w:val="0"/>
              </w:rPr>
              <w:t xml:space="preserve"> to </w:t>
            </w:r>
            <w:r w:rsidRPr="00500CF5">
              <w:rPr>
                <w:bCs w:val="0"/>
              </w:rPr>
              <w:fldChar w:fldCharType="begin"/>
            </w:r>
            <w:r w:rsidRPr="00500CF5">
              <w:rPr>
                <w:rFonts w:ascii="Calibri" w:hAnsi="Calibri"/>
                <w:bCs w:val="0"/>
              </w:rPr>
              <w:instrText xml:space="preserve"> QUOTE “</w:instrText>
            </w:r>
            <w:r>
              <w:rPr>
                <w:rFonts w:ascii="Calibri" w:hAnsi="Calibri"/>
                <w:bCs w:val="0"/>
              </w:rPr>
              <w:instrText>7/1/2024</w:instrText>
            </w:r>
            <w:r w:rsidRPr="00500CF5">
              <w:rPr>
                <w:rFonts w:ascii="Calibri" w:hAnsi="Calibri"/>
                <w:bCs w:val="0"/>
              </w:rPr>
              <w:instrText xml:space="preserve">” \@ ”yyyy” </w:instrText>
            </w:r>
            <w:r w:rsidRPr="00500CF5">
              <w:rPr>
                <w:bCs w:val="0"/>
              </w:rPr>
              <w:fldChar w:fldCharType="separate"/>
            </w:r>
            <w:r w:rsidR="00B10316">
              <w:rPr>
                <w:bCs w:val="0"/>
              </w:rPr>
              <w:t>202</w:t>
            </w:r>
            <w:r w:rsidR="008E7B96">
              <w:rPr>
                <w:bCs w:val="0"/>
              </w:rPr>
              <w:t>3</w:t>
            </w:r>
            <w:r w:rsidRPr="00500CF5">
              <w:rPr>
                <w:bCs w:val="0"/>
              </w:rPr>
              <w:fldChar w:fldCharType="end"/>
            </w:r>
          </w:p>
        </w:tc>
        <w:tc>
          <w:tcPr>
            <w:tcW w:w="1474" w:type="pct"/>
            <w:gridSpan w:val="2"/>
            <w:shd w:val="clear" w:color="auto" w:fill="4C5260"/>
            <w:vAlign w:val="center"/>
            <w:hideMark/>
          </w:tcPr>
          <w:p w14:paraId="0D217F14" w14:textId="2257540B" w:rsidR="00F45418" w:rsidRPr="00500CF5" w:rsidRDefault="008E7B96" w:rsidP="00500CF5">
            <w:pPr>
              <w:pStyle w:val="1MCTableHeader"/>
              <w:rPr>
                <w:rFonts w:ascii="Calibri" w:hAnsi="Calibri"/>
                <w:bCs w:val="0"/>
              </w:rPr>
            </w:pPr>
            <w:r>
              <w:rPr>
                <w:bCs w:val="0"/>
              </w:rPr>
              <w:t>2023</w:t>
            </w:r>
            <w:r w:rsidR="006F179F" w:rsidRPr="00500CF5">
              <w:rPr>
                <w:bCs w:val="0"/>
              </w:rPr>
              <w:fldChar w:fldCharType="begin"/>
            </w:r>
            <w:r w:rsidR="006F179F" w:rsidRPr="00500CF5">
              <w:rPr>
                <w:rFonts w:ascii="Calibri" w:hAnsi="Calibri"/>
                <w:bCs w:val="0"/>
              </w:rPr>
              <w:instrText xml:space="preserve"> QUOTE “” \@ ”yyyy” </w:instrText>
            </w:r>
            <w:r w:rsidR="006F179F" w:rsidRPr="00500CF5">
              <w:rPr>
                <w:bCs w:val="0"/>
              </w:rPr>
              <w:fldChar w:fldCharType="end"/>
            </w:r>
            <w:r w:rsidR="006F179F" w:rsidRPr="00500CF5">
              <w:rPr>
                <w:rFonts w:ascii="Calibri" w:hAnsi="Calibri"/>
                <w:bCs w:val="0"/>
              </w:rPr>
              <w:t xml:space="preserve"> to </w:t>
            </w:r>
            <w:r>
              <w:rPr>
                <w:rFonts w:ascii="Calibri" w:hAnsi="Calibri"/>
                <w:bCs w:val="0"/>
              </w:rPr>
              <w:t>2024</w:t>
            </w:r>
            <w:r w:rsidR="006F179F" w:rsidRPr="00500CF5">
              <w:rPr>
                <w:bCs w:val="0"/>
              </w:rPr>
              <w:fldChar w:fldCharType="begin"/>
            </w:r>
            <w:r w:rsidR="006F179F" w:rsidRPr="00500CF5">
              <w:rPr>
                <w:rFonts w:ascii="Calibri" w:hAnsi="Calibri"/>
                <w:bCs w:val="0"/>
              </w:rPr>
              <w:instrText xml:space="preserve"> QUOTE “” \@ ”yyyy” </w:instrText>
            </w:r>
            <w:r w:rsidR="006F179F" w:rsidRPr="00500CF5">
              <w:rPr>
                <w:bCs w:val="0"/>
              </w:rPr>
              <w:fldChar w:fldCharType="end"/>
            </w:r>
          </w:p>
        </w:tc>
      </w:tr>
      <w:tr w:rsidR="00EE731B" w:rsidRPr="00957098" w14:paraId="5DCB1F03" w14:textId="77777777" w:rsidTr="007D4DE4">
        <w:trPr>
          <w:trHeight w:val="432"/>
        </w:trPr>
        <w:tc>
          <w:tcPr>
            <w:tcW w:w="376" w:type="pct"/>
            <w:shd w:val="clear" w:color="auto" w:fill="31353E"/>
            <w:vAlign w:val="center"/>
            <w:hideMark/>
          </w:tcPr>
          <w:p w14:paraId="111BF765" w14:textId="77777777" w:rsidR="00F45418" w:rsidRPr="00500CF5" w:rsidRDefault="006F179F" w:rsidP="00500CF5">
            <w:pPr>
              <w:pStyle w:val="1MCTableHeader"/>
              <w:rPr>
                <w:rFonts w:ascii="Calibri" w:hAnsi="Calibri"/>
                <w:bCs w:val="0"/>
              </w:rPr>
            </w:pPr>
            <w:r w:rsidRPr="00500CF5">
              <w:rPr>
                <w:rFonts w:ascii="Calibri" w:hAnsi="Calibri"/>
                <w:bCs w:val="0"/>
              </w:rPr>
              <w:t>State</w:t>
            </w:r>
          </w:p>
        </w:tc>
        <w:tc>
          <w:tcPr>
            <w:tcW w:w="1677" w:type="pct"/>
            <w:shd w:val="clear" w:color="auto" w:fill="31353E"/>
            <w:vAlign w:val="center"/>
            <w:hideMark/>
          </w:tcPr>
          <w:p w14:paraId="78EE95E2" w14:textId="77777777" w:rsidR="00F45418" w:rsidRPr="00500CF5" w:rsidRDefault="006F179F" w:rsidP="00500CF5">
            <w:pPr>
              <w:pStyle w:val="1MCTableHeader"/>
              <w:rPr>
                <w:rFonts w:ascii="Calibri" w:hAnsi="Calibri"/>
                <w:bCs w:val="0"/>
              </w:rPr>
            </w:pPr>
            <w:r w:rsidRPr="00500CF5">
              <w:rPr>
                <w:rFonts w:ascii="Calibri" w:hAnsi="Calibri"/>
                <w:bCs w:val="0"/>
              </w:rPr>
              <w:t>Code │ Classification</w:t>
            </w:r>
          </w:p>
        </w:tc>
        <w:tc>
          <w:tcPr>
            <w:tcW w:w="530" w:type="pct"/>
            <w:shd w:val="clear" w:color="auto" w:fill="31353E"/>
            <w:vAlign w:val="center"/>
            <w:hideMark/>
          </w:tcPr>
          <w:p w14:paraId="73F90824" w14:textId="77777777" w:rsidR="00F45418" w:rsidRPr="00500CF5" w:rsidRDefault="006F179F" w:rsidP="00500CF5">
            <w:pPr>
              <w:pStyle w:val="1MCTableHeader"/>
              <w:rPr>
                <w:rFonts w:ascii="Calibri" w:hAnsi="Calibri"/>
                <w:bCs w:val="0"/>
              </w:rPr>
            </w:pPr>
            <w:r w:rsidRPr="00500CF5">
              <w:rPr>
                <w:rFonts w:ascii="Calibri" w:hAnsi="Calibri"/>
                <w:bCs w:val="0"/>
              </w:rPr>
              <w:t>Rate</w:t>
            </w:r>
          </w:p>
        </w:tc>
        <w:tc>
          <w:tcPr>
            <w:tcW w:w="943" w:type="pct"/>
            <w:shd w:val="clear" w:color="auto" w:fill="31353E"/>
            <w:vAlign w:val="center"/>
            <w:hideMark/>
          </w:tcPr>
          <w:p w14:paraId="33BA55D3" w14:textId="77777777" w:rsidR="00F45418" w:rsidRPr="00500CF5" w:rsidRDefault="006F179F" w:rsidP="00500CF5">
            <w:pPr>
              <w:pStyle w:val="1MCTableHeader"/>
              <w:rPr>
                <w:rFonts w:ascii="Calibri" w:hAnsi="Calibri"/>
                <w:bCs w:val="0"/>
              </w:rPr>
            </w:pPr>
            <w:r w:rsidRPr="00500CF5">
              <w:rPr>
                <w:rFonts w:ascii="Calibri" w:hAnsi="Calibri"/>
                <w:bCs w:val="0"/>
              </w:rPr>
              <w:t>Estimated Payroll</w:t>
            </w:r>
          </w:p>
        </w:tc>
        <w:tc>
          <w:tcPr>
            <w:tcW w:w="530" w:type="pct"/>
            <w:shd w:val="clear" w:color="auto" w:fill="4C5260"/>
            <w:vAlign w:val="center"/>
            <w:hideMark/>
          </w:tcPr>
          <w:p w14:paraId="0E7B462A" w14:textId="77777777" w:rsidR="00F45418" w:rsidRPr="00500CF5" w:rsidRDefault="006F179F" w:rsidP="00500CF5">
            <w:pPr>
              <w:pStyle w:val="1MCTableHeader"/>
              <w:rPr>
                <w:rFonts w:ascii="Calibri" w:hAnsi="Calibri"/>
                <w:bCs w:val="0"/>
              </w:rPr>
            </w:pPr>
            <w:r w:rsidRPr="00500CF5">
              <w:rPr>
                <w:rFonts w:ascii="Calibri" w:hAnsi="Calibri"/>
                <w:bCs w:val="0"/>
              </w:rPr>
              <w:t>Rate</w:t>
            </w:r>
          </w:p>
        </w:tc>
        <w:tc>
          <w:tcPr>
            <w:tcW w:w="944" w:type="pct"/>
            <w:shd w:val="clear" w:color="auto" w:fill="4C5260"/>
            <w:vAlign w:val="center"/>
            <w:hideMark/>
          </w:tcPr>
          <w:p w14:paraId="2A3F69D0" w14:textId="77777777" w:rsidR="00F45418" w:rsidRPr="00500CF5" w:rsidRDefault="006F179F" w:rsidP="00500CF5">
            <w:pPr>
              <w:pStyle w:val="1MCTableHeader"/>
              <w:rPr>
                <w:rFonts w:ascii="Calibri" w:hAnsi="Calibri"/>
                <w:bCs w:val="0"/>
              </w:rPr>
            </w:pPr>
            <w:r w:rsidRPr="00500CF5">
              <w:rPr>
                <w:rFonts w:ascii="Calibri" w:hAnsi="Calibri"/>
                <w:bCs w:val="0"/>
              </w:rPr>
              <w:t>Estimated Payroll</w:t>
            </w:r>
          </w:p>
        </w:tc>
      </w:tr>
    </w:tbl>
    <w:tbl>
      <w:tblPr>
        <w:tblW w:w="5000" w:type="pct"/>
        <w:tblLayout w:type="fixed"/>
        <w:tblLook w:val="04A0" w:firstRow="1" w:lastRow="0" w:firstColumn="1" w:lastColumn="0" w:noHBand="0" w:noVBand="1"/>
      </w:tblPr>
      <w:tblGrid>
        <w:gridCol w:w="811"/>
        <w:gridCol w:w="3612"/>
        <w:gridCol w:w="1144"/>
        <w:gridCol w:w="2035"/>
        <w:gridCol w:w="1144"/>
        <w:gridCol w:w="2044"/>
      </w:tblGrid>
      <w:tr w:rsidR="00EE731B" w:rsidRPr="00957098" w14:paraId="408616D8" w14:textId="77777777" w:rsidTr="00C272CF">
        <w:tc>
          <w:tcPr>
            <w:tcW w:w="5000" w:type="pct"/>
            <w:gridSpan w:val="6"/>
            <w:tcBorders>
              <w:top w:val="single" w:sz="4" w:space="0" w:color="D9D9D9"/>
              <w:left w:val="single" w:sz="4" w:space="0" w:color="D9D9D9"/>
              <w:bottom w:val="single" w:sz="4" w:space="0" w:color="D9D9D9"/>
              <w:right w:val="single" w:sz="4" w:space="0" w:color="D9D9D9"/>
            </w:tcBorders>
            <w:vAlign w:val="center"/>
            <w:hideMark/>
          </w:tcPr>
          <w:p w14:paraId="16651FEA" w14:textId="0B3FE5F1" w:rsidR="00F45418" w:rsidRPr="00957098" w:rsidRDefault="006F179F" w:rsidP="00C272CF">
            <w:pPr>
              <w:pStyle w:val="1MCBodyText"/>
              <w:rPr>
                <w:b/>
                <w:snapToGrid w:val="0"/>
              </w:rPr>
            </w:pPr>
            <w:bookmarkStart w:id="15" w:name="AS559783622"/>
            <w:r w:rsidRPr="000E4943">
              <w:rPr>
                <w:bCs/>
              </w:rPr>
              <w:t xml:space="preserve">Location Number </w:t>
            </w:r>
            <w:r>
              <w:rPr>
                <w:bCs/>
              </w:rPr>
              <w:t xml:space="preserve">1 - </w:t>
            </w:r>
            <w:proofErr w:type="gramStart"/>
            <w:r>
              <w:rPr>
                <w:b/>
              </w:rPr>
              <w:t>1436 Wheeler Rd</w:t>
            </w:r>
            <w:r w:rsidR="008E7B96">
              <w:rPr>
                <w:b/>
              </w:rPr>
              <w:t>.</w:t>
            </w:r>
            <w:proofErr w:type="gramEnd"/>
          </w:p>
        </w:tc>
      </w:tr>
      <w:tr w:rsidR="00E7099E" w:rsidRPr="00957098" w14:paraId="509103EC" w14:textId="77777777" w:rsidTr="00AC008C">
        <w:trPr>
          <w:trHeight w:val="360"/>
        </w:trPr>
        <w:tc>
          <w:tcPr>
            <w:tcW w:w="37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427DC4D2" w14:textId="20C7BCF6" w:rsidR="00F45418" w:rsidRPr="00957098" w:rsidRDefault="006F179F" w:rsidP="00E7099E">
            <w:pPr>
              <w:pStyle w:val="1MCBodyText0"/>
              <w:jc w:val="center"/>
              <w:rPr>
                <w:rFonts w:cstheme="minorHAnsi"/>
              </w:rPr>
            </w:pPr>
            <w:r>
              <w:rPr>
                <w:rFonts w:asciiTheme="minorHAnsi" w:hAnsiTheme="minorHAnsi"/>
              </w:rPr>
              <w:t>WI</w:t>
            </w:r>
          </w:p>
        </w:tc>
        <w:tc>
          <w:tcPr>
            <w:tcW w:w="16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6DF47ABD" w14:textId="78E8E7A5" w:rsidR="00F45418" w:rsidRPr="00957098" w:rsidRDefault="006F179F" w:rsidP="00E7099E">
            <w:pPr>
              <w:pStyle w:val="1MCBodyText"/>
              <w:rPr>
                <w:rFonts w:cstheme="minorHAnsi"/>
              </w:rPr>
            </w:pPr>
            <w:r>
              <w:rPr>
                <w:rFonts w:asciiTheme="minorHAnsi" w:hAnsiTheme="minorHAnsi"/>
              </w:rPr>
              <w:t xml:space="preserve">9012 | </w:t>
            </w:r>
            <w:r>
              <w:rPr>
                <w:rFonts w:asciiTheme="minorHAnsi" w:hAnsiTheme="minorHAnsi"/>
              </w:rPr>
              <w:fldChar w:fldCharType="begin"/>
            </w:r>
            <w:r>
              <w:rPr>
                <w:rFonts w:asciiTheme="minorHAnsi" w:hAnsiTheme="minorHAnsi"/>
              </w:rPr>
              <w:instrText xml:space="preserve"> QUOTE “CONDOMINIUM OR COOPERATIVES: PROFESSIONAL EMPLOYEES, PROPERTY MANAGERS AND LEASI” \* Caps </w:instrText>
            </w:r>
            <w:r>
              <w:rPr>
                <w:rFonts w:asciiTheme="minorHAnsi" w:hAnsiTheme="minorHAnsi"/>
              </w:rPr>
              <w:fldChar w:fldCharType="separate"/>
            </w:r>
            <w:r w:rsidR="00B10316">
              <w:rPr>
                <w:rFonts w:asciiTheme="minorHAnsi" w:hAnsiTheme="minorHAnsi"/>
              </w:rPr>
              <w:t xml:space="preserve">Condominium </w:t>
            </w:r>
            <w:r w:rsidR="008E7B96">
              <w:rPr>
                <w:rFonts w:asciiTheme="minorHAnsi" w:hAnsiTheme="minorHAnsi"/>
              </w:rPr>
              <w:t>o</w:t>
            </w:r>
            <w:r w:rsidR="00B10316">
              <w:rPr>
                <w:rFonts w:asciiTheme="minorHAnsi" w:hAnsiTheme="minorHAnsi"/>
              </w:rPr>
              <w:t xml:space="preserve">r Cooperatives: Professional Employees, Property Managers </w:t>
            </w:r>
            <w:r w:rsidR="008E7B96">
              <w:rPr>
                <w:rFonts w:asciiTheme="minorHAnsi" w:hAnsiTheme="minorHAnsi"/>
              </w:rPr>
              <w:t>a</w:t>
            </w:r>
            <w:r w:rsidR="00B10316">
              <w:rPr>
                <w:rFonts w:asciiTheme="minorHAnsi" w:hAnsiTheme="minorHAnsi"/>
              </w:rPr>
              <w:t>nd Leasi</w:t>
            </w:r>
            <w:r>
              <w:rPr>
                <w:rFonts w:asciiTheme="minorHAnsi" w:hAnsiTheme="minorHAnsi"/>
              </w:rPr>
              <w:fldChar w:fldCharType="end"/>
            </w:r>
            <w:r w:rsidR="008E7B96">
              <w:rPr>
                <w:rFonts w:asciiTheme="minorHAnsi" w:hAnsiTheme="minorHAnsi"/>
              </w:rPr>
              <w:t>ng Agents</w:t>
            </w:r>
          </w:p>
        </w:tc>
        <w:tc>
          <w:tcPr>
            <w:tcW w:w="530"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57158551" w14:textId="7B0C3EF1" w:rsidR="00F45418" w:rsidRPr="00957098" w:rsidRDefault="00B10316" w:rsidP="00E7099E">
            <w:pPr>
              <w:pStyle w:val="1MCBodyText0"/>
              <w:jc w:val="center"/>
              <w:rPr>
                <w:rFonts w:cstheme="minorHAnsi"/>
              </w:rPr>
            </w:pPr>
            <w:r>
              <w:rPr>
                <w:rFonts w:asciiTheme="minorHAnsi" w:hAnsiTheme="minorHAnsi"/>
                <w:noProof/>
              </w:rPr>
              <w:t>1.</w:t>
            </w:r>
            <w:r w:rsidR="008E7B96">
              <w:rPr>
                <w:rFonts w:asciiTheme="minorHAnsi" w:hAnsiTheme="minorHAnsi"/>
                <w:noProof/>
              </w:rPr>
              <w:t>73</w:t>
            </w:r>
          </w:p>
        </w:tc>
        <w:tc>
          <w:tcPr>
            <w:tcW w:w="943"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6FA85A8D" w14:textId="5F05FB98" w:rsidR="00F45418" w:rsidRPr="00957098" w:rsidRDefault="00B10316" w:rsidP="00E7099E">
            <w:pPr>
              <w:pStyle w:val="1MCBodyText0"/>
              <w:tabs>
                <w:tab w:val="left" w:pos="1520"/>
              </w:tabs>
              <w:ind w:right="60"/>
              <w:jc w:val="right"/>
              <w:rPr>
                <w:rFonts w:cstheme="minorHAnsi"/>
              </w:rPr>
            </w:pPr>
            <w:r>
              <w:rPr>
                <w:rFonts w:asciiTheme="minorHAnsi" w:hAnsiTheme="minorHAnsi"/>
                <w:noProof/>
              </w:rPr>
              <w:t>$ 165,984</w:t>
            </w:r>
          </w:p>
        </w:tc>
        <w:tc>
          <w:tcPr>
            <w:tcW w:w="530"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28A6C32B" w14:textId="3232DE2E" w:rsidR="00F45418" w:rsidRPr="00957098" w:rsidRDefault="008E7B96" w:rsidP="00E7099E">
            <w:pPr>
              <w:pStyle w:val="1MCBodyText0"/>
              <w:jc w:val="center"/>
              <w:rPr>
                <w:rFonts w:cstheme="minorHAnsi"/>
              </w:rPr>
            </w:pPr>
            <w:r>
              <w:rPr>
                <w:rFonts w:cstheme="minorHAnsi"/>
              </w:rPr>
              <w:t>1.50</w:t>
            </w:r>
          </w:p>
        </w:tc>
        <w:tc>
          <w:tcPr>
            <w:tcW w:w="947"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209A0A7C" w14:textId="3D6B838F" w:rsidR="00F45418" w:rsidRPr="00957098" w:rsidRDefault="008E7B96" w:rsidP="00E7099E">
            <w:pPr>
              <w:pStyle w:val="1MCBodyText0"/>
              <w:tabs>
                <w:tab w:val="left" w:pos="1530"/>
              </w:tabs>
              <w:ind w:right="60"/>
              <w:jc w:val="right"/>
              <w:rPr>
                <w:rFonts w:cstheme="minorHAnsi"/>
              </w:rPr>
            </w:pPr>
            <w:r>
              <w:rPr>
                <w:rFonts w:cstheme="minorHAnsi"/>
              </w:rPr>
              <w:t>$ 165,984</w:t>
            </w:r>
          </w:p>
        </w:tc>
      </w:tr>
      <w:tr w:rsidR="00E7099E" w:rsidRPr="00957098" w14:paraId="38A07ABF" w14:textId="77777777" w:rsidTr="00AC008C">
        <w:trPr>
          <w:trHeight w:val="360"/>
        </w:trPr>
        <w:tc>
          <w:tcPr>
            <w:tcW w:w="376"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7F2B8D4B" w14:textId="77777777" w:rsidR="00F45418" w:rsidRPr="00957098" w:rsidRDefault="006F179F" w:rsidP="00E7099E">
            <w:pPr>
              <w:pStyle w:val="1MCBodyText0"/>
              <w:jc w:val="center"/>
              <w:rPr>
                <w:rFonts w:cstheme="minorHAnsi"/>
              </w:rPr>
            </w:pPr>
            <w:r>
              <w:rPr>
                <w:rFonts w:asciiTheme="minorHAnsi" w:hAnsiTheme="minorHAnsi"/>
              </w:rPr>
              <w:t>WI</w:t>
            </w:r>
          </w:p>
        </w:tc>
        <w:tc>
          <w:tcPr>
            <w:tcW w:w="1674"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44D869B6" w14:textId="4AB19ADD" w:rsidR="00F45418" w:rsidRPr="00957098" w:rsidRDefault="006F179F" w:rsidP="00E7099E">
            <w:pPr>
              <w:pStyle w:val="1MCBodyText"/>
              <w:rPr>
                <w:rFonts w:cstheme="minorHAnsi"/>
              </w:rPr>
            </w:pPr>
            <w:r>
              <w:rPr>
                <w:rFonts w:asciiTheme="minorHAnsi" w:hAnsiTheme="minorHAnsi"/>
              </w:rPr>
              <w:t xml:space="preserve">9015 | </w:t>
            </w:r>
            <w:r>
              <w:rPr>
                <w:rFonts w:asciiTheme="minorHAnsi" w:hAnsiTheme="minorHAnsi"/>
              </w:rPr>
              <w:fldChar w:fldCharType="begin"/>
            </w:r>
            <w:r>
              <w:rPr>
                <w:rFonts w:asciiTheme="minorHAnsi" w:hAnsiTheme="minorHAnsi"/>
              </w:rPr>
              <w:instrText xml:space="preserve"> QUOTE “BUILDING OR PROPERTY MANAGEMENT:  ALL OTHER EMPLOYEES” \* Caps </w:instrText>
            </w:r>
            <w:r>
              <w:rPr>
                <w:rFonts w:asciiTheme="minorHAnsi" w:hAnsiTheme="minorHAnsi"/>
              </w:rPr>
              <w:fldChar w:fldCharType="separate"/>
            </w:r>
            <w:r w:rsidR="00B10316">
              <w:rPr>
                <w:rFonts w:asciiTheme="minorHAnsi" w:hAnsiTheme="minorHAnsi"/>
              </w:rPr>
              <w:t xml:space="preserve">Building </w:t>
            </w:r>
            <w:r w:rsidR="008E7B96">
              <w:rPr>
                <w:rFonts w:asciiTheme="minorHAnsi" w:hAnsiTheme="minorHAnsi"/>
              </w:rPr>
              <w:t>o</w:t>
            </w:r>
            <w:r w:rsidR="00B10316">
              <w:rPr>
                <w:rFonts w:asciiTheme="minorHAnsi" w:hAnsiTheme="minorHAnsi"/>
              </w:rPr>
              <w:t>r Property Management:  All Other Employees</w:t>
            </w:r>
            <w:r>
              <w:rPr>
                <w:rFonts w:asciiTheme="minorHAnsi" w:hAnsiTheme="minorHAnsi"/>
              </w:rPr>
              <w:fldChar w:fldCharType="end"/>
            </w:r>
          </w:p>
        </w:tc>
        <w:tc>
          <w:tcPr>
            <w:tcW w:w="530"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3D5C4183" w14:textId="79DD59B3" w:rsidR="00F45418" w:rsidRPr="00957098" w:rsidRDefault="008E7B96" w:rsidP="00E7099E">
            <w:pPr>
              <w:pStyle w:val="1MCBodyText0"/>
              <w:jc w:val="center"/>
              <w:rPr>
                <w:rFonts w:cstheme="minorHAnsi"/>
              </w:rPr>
            </w:pPr>
            <w:r>
              <w:rPr>
                <w:rFonts w:cstheme="minorHAnsi"/>
              </w:rPr>
              <w:t>4.50</w:t>
            </w:r>
          </w:p>
        </w:tc>
        <w:tc>
          <w:tcPr>
            <w:tcW w:w="943"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174A02A1" w14:textId="540A18EB" w:rsidR="00F45418" w:rsidRPr="00957098" w:rsidRDefault="00B10316" w:rsidP="00E7099E">
            <w:pPr>
              <w:pStyle w:val="1MCBodyText0"/>
              <w:tabs>
                <w:tab w:val="left" w:pos="1520"/>
              </w:tabs>
              <w:ind w:right="60"/>
              <w:jc w:val="right"/>
              <w:rPr>
                <w:rFonts w:cstheme="minorHAnsi"/>
              </w:rPr>
            </w:pPr>
            <w:r>
              <w:rPr>
                <w:rFonts w:asciiTheme="minorHAnsi" w:hAnsiTheme="minorHAnsi"/>
                <w:noProof/>
              </w:rPr>
              <w:t>$ 424,016</w:t>
            </w:r>
          </w:p>
        </w:tc>
        <w:tc>
          <w:tcPr>
            <w:tcW w:w="530"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0D538B45" w14:textId="3C9A6126" w:rsidR="00F45418" w:rsidRPr="00957098" w:rsidRDefault="008E7B96" w:rsidP="00E7099E">
            <w:pPr>
              <w:pStyle w:val="1MCBodyText0"/>
              <w:jc w:val="center"/>
              <w:rPr>
                <w:rFonts w:cstheme="minorHAnsi"/>
              </w:rPr>
            </w:pPr>
            <w:r>
              <w:rPr>
                <w:rFonts w:cstheme="minorHAnsi"/>
              </w:rPr>
              <w:t>3.73</w:t>
            </w:r>
          </w:p>
        </w:tc>
        <w:tc>
          <w:tcPr>
            <w:tcW w:w="947"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tcPr>
          <w:p w14:paraId="5912930F" w14:textId="7C511250" w:rsidR="00F45418" w:rsidRPr="00957098" w:rsidRDefault="008E7B96" w:rsidP="00E7099E">
            <w:pPr>
              <w:pStyle w:val="1MCBodyText0"/>
              <w:tabs>
                <w:tab w:val="left" w:pos="1530"/>
              </w:tabs>
              <w:ind w:right="60"/>
              <w:jc w:val="right"/>
              <w:rPr>
                <w:rFonts w:cstheme="minorHAnsi"/>
              </w:rPr>
            </w:pPr>
            <w:r>
              <w:rPr>
                <w:rFonts w:cstheme="minorHAnsi"/>
              </w:rPr>
              <w:t>4 424,016</w:t>
            </w:r>
          </w:p>
        </w:tc>
      </w:tr>
      <w:bookmarkEnd w:id="15"/>
    </w:tbl>
    <w:p w14:paraId="21E62B1A" w14:textId="77777777" w:rsidR="00F45418" w:rsidRDefault="00F45418" w:rsidP="00C272CF">
      <w:pPr>
        <w:pStyle w:val="1MCBodyText"/>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3755"/>
        <w:gridCol w:w="3761"/>
        <w:gridCol w:w="3274"/>
      </w:tblGrid>
      <w:tr w:rsidR="00305C90" w14:paraId="53D7214A" w14:textId="77777777" w:rsidTr="00E80D6C">
        <w:tc>
          <w:tcPr>
            <w:tcW w:w="5000" w:type="pct"/>
            <w:gridSpan w:val="3"/>
            <w:tcBorders>
              <w:top w:val="single" w:sz="4" w:space="0" w:color="D9D9D9"/>
              <w:left w:val="single" w:sz="4" w:space="0" w:color="D9D9D9"/>
              <w:bottom w:val="single" w:sz="4" w:space="0" w:color="D9D9D9"/>
              <w:right w:val="single" w:sz="4" w:space="0" w:color="D9D9D9"/>
            </w:tcBorders>
            <w:shd w:val="clear" w:color="auto" w:fill="464C58"/>
            <w:hideMark/>
          </w:tcPr>
          <w:p w14:paraId="73670FD4" w14:textId="49C0F963" w:rsidR="00F45418" w:rsidRDefault="006F179F" w:rsidP="00C272CF">
            <w:pPr>
              <w:pStyle w:val="1MCBodyText"/>
              <w:rPr>
                <w:b/>
              </w:rPr>
            </w:pPr>
            <w:r>
              <w:rPr>
                <w:b/>
                <w:color w:val="FFFFFF" w:themeColor="background1"/>
              </w:rPr>
              <w:t>Wisconsin</w:t>
            </w:r>
          </w:p>
        </w:tc>
      </w:tr>
      <w:tr w:rsidR="00E7099E" w14:paraId="24B29DB5" w14:textId="77777777" w:rsidTr="00693178">
        <w:trPr>
          <w:trHeight w:val="360"/>
        </w:trPr>
        <w:tc>
          <w:tcPr>
            <w:tcW w:w="1740" w:type="pct"/>
            <w:tcBorders>
              <w:top w:val="single" w:sz="4" w:space="0" w:color="D9D9D9"/>
              <w:left w:val="single" w:sz="4" w:space="0" w:color="D9D9D9"/>
              <w:bottom w:val="single" w:sz="4" w:space="0" w:color="D9D9D9"/>
              <w:right w:val="single" w:sz="4" w:space="0" w:color="D9D9D9"/>
            </w:tcBorders>
          </w:tcPr>
          <w:p w14:paraId="7F24F5A9" w14:textId="050BF407" w:rsidR="00F45418" w:rsidRDefault="006F179F" w:rsidP="00E7099E">
            <w:pPr>
              <w:pStyle w:val="1MCBodyText"/>
            </w:pPr>
            <w:r>
              <w:t>Experience Modification</w:t>
            </w:r>
          </w:p>
        </w:tc>
        <w:tc>
          <w:tcPr>
            <w:tcW w:w="1743" w:type="pct"/>
            <w:tcBorders>
              <w:top w:val="single" w:sz="4" w:space="0" w:color="D9D9D9"/>
              <w:left w:val="single" w:sz="4" w:space="0" w:color="D9D9D9"/>
              <w:bottom w:val="single" w:sz="4" w:space="0" w:color="D9D9D9"/>
              <w:right w:val="single" w:sz="4" w:space="0" w:color="D9D9D9"/>
            </w:tcBorders>
          </w:tcPr>
          <w:p w14:paraId="47F1562C" w14:textId="369D552F" w:rsidR="00F45418" w:rsidRDefault="006F179F" w:rsidP="00E7099E">
            <w:pPr>
              <w:pStyle w:val="1MCBodyText"/>
            </w:pPr>
            <w:r>
              <w:t>82.00000</w:t>
            </w:r>
          </w:p>
        </w:tc>
        <w:tc>
          <w:tcPr>
            <w:tcW w:w="1517" w:type="pct"/>
            <w:tcBorders>
              <w:top w:val="single" w:sz="4" w:space="0" w:color="D9D9D9"/>
              <w:left w:val="single" w:sz="4" w:space="0" w:color="D9D9D9"/>
              <w:bottom w:val="single" w:sz="4" w:space="0" w:color="D9D9D9"/>
              <w:right w:val="single" w:sz="4" w:space="0" w:color="D9D9D9"/>
            </w:tcBorders>
          </w:tcPr>
          <w:p w14:paraId="1083A08B" w14:textId="342FC150" w:rsidR="00F45418" w:rsidRDefault="00B10316" w:rsidP="00E7099E">
            <w:pPr>
              <w:pStyle w:val="1MCBodyText"/>
              <w:jc w:val="right"/>
            </w:pPr>
            <w:r>
              <w:rPr>
                <w:noProof/>
              </w:rPr>
              <w:t>-$ 3,295</w:t>
            </w:r>
          </w:p>
        </w:tc>
      </w:tr>
      <w:tr w:rsidR="00E7099E" w14:paraId="49932620" w14:textId="77777777" w:rsidTr="00693178">
        <w:trPr>
          <w:trHeight w:val="360"/>
        </w:trPr>
        <w:tc>
          <w:tcPr>
            <w:tcW w:w="1740" w:type="pct"/>
            <w:tcBorders>
              <w:top w:val="single" w:sz="4" w:space="0" w:color="D9D9D9"/>
              <w:left w:val="single" w:sz="4" w:space="0" w:color="D9D9D9"/>
              <w:bottom w:val="single" w:sz="4" w:space="0" w:color="D9D9D9"/>
              <w:right w:val="single" w:sz="4" w:space="0" w:color="D9D9D9"/>
            </w:tcBorders>
          </w:tcPr>
          <w:p w14:paraId="2FA0847E" w14:textId="43D37A3C" w:rsidR="00F45418" w:rsidRDefault="006F179F" w:rsidP="00E7099E">
            <w:pPr>
              <w:pStyle w:val="1MCBodyText"/>
            </w:pPr>
            <w:r>
              <w:t>Premium Discount</w:t>
            </w:r>
          </w:p>
        </w:tc>
        <w:tc>
          <w:tcPr>
            <w:tcW w:w="1743" w:type="pct"/>
            <w:tcBorders>
              <w:top w:val="single" w:sz="4" w:space="0" w:color="D9D9D9"/>
              <w:left w:val="single" w:sz="4" w:space="0" w:color="D9D9D9"/>
              <w:bottom w:val="single" w:sz="4" w:space="0" w:color="D9D9D9"/>
              <w:right w:val="single" w:sz="4" w:space="0" w:color="D9D9D9"/>
            </w:tcBorders>
          </w:tcPr>
          <w:p w14:paraId="3C07AA25" w14:textId="23051E06" w:rsidR="00F45418" w:rsidRDefault="00F45418" w:rsidP="00E7099E">
            <w:pPr>
              <w:pStyle w:val="1MCBodyText"/>
            </w:pPr>
          </w:p>
        </w:tc>
        <w:tc>
          <w:tcPr>
            <w:tcW w:w="1517" w:type="pct"/>
            <w:tcBorders>
              <w:top w:val="single" w:sz="4" w:space="0" w:color="D9D9D9"/>
              <w:left w:val="single" w:sz="4" w:space="0" w:color="D9D9D9"/>
              <w:bottom w:val="single" w:sz="4" w:space="0" w:color="D9D9D9"/>
              <w:right w:val="single" w:sz="4" w:space="0" w:color="D9D9D9"/>
            </w:tcBorders>
          </w:tcPr>
          <w:p w14:paraId="0D171527" w14:textId="789EEBD6" w:rsidR="00F45418" w:rsidRDefault="00B10316" w:rsidP="00E7099E">
            <w:pPr>
              <w:pStyle w:val="1MCBodyText"/>
              <w:jc w:val="right"/>
            </w:pPr>
            <w:r>
              <w:rPr>
                <w:noProof/>
              </w:rPr>
              <w:t>-$ 456</w:t>
            </w:r>
          </w:p>
        </w:tc>
      </w:tr>
    </w:tbl>
    <w:p w14:paraId="4D865A6C" w14:textId="7678BBF1" w:rsidR="00F45418" w:rsidRDefault="006F179F" w:rsidP="008C0550">
      <w:pPr>
        <w:pStyle w:val="2020SubHeader"/>
        <w:spacing w:before="120"/>
      </w:pPr>
      <w:r w:rsidRPr="00957098">
        <w:t>Experience Modification</w:t>
      </w:r>
    </w:p>
    <w:tbl>
      <w:tblPr>
        <w:tblStyle w:val="1MCTable"/>
        <w:tblW w:w="105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60"/>
        <w:gridCol w:w="9281"/>
      </w:tblGrid>
      <w:tr w:rsidR="0044673C" w14:paraId="66D6B1C8" w14:textId="77777777" w:rsidTr="008E7B96">
        <w:trPr>
          <w:cnfStyle w:val="100000000000" w:firstRow="1" w:lastRow="0" w:firstColumn="0" w:lastColumn="0" w:oddVBand="0" w:evenVBand="0" w:oddHBand="0" w:evenHBand="0" w:firstRowFirstColumn="0" w:firstRowLastColumn="0" w:lastRowFirstColumn="0" w:lastRowLastColumn="0"/>
          <w:trHeight w:val="360"/>
        </w:trPr>
        <w:tc>
          <w:tcPr>
            <w:tcW w:w="1260" w:type="dxa"/>
            <w:shd w:val="clear" w:color="auto" w:fill="auto"/>
            <w:vAlign w:val="center"/>
          </w:tcPr>
          <w:p w14:paraId="073444FA" w14:textId="52471E4A" w:rsidR="00F45418" w:rsidRPr="00B50992" w:rsidRDefault="008E7B96" w:rsidP="00F3723C">
            <w:pPr>
              <w:pStyle w:val="1MCBodyText0"/>
              <w:ind w:left="-111" w:right="-88"/>
              <w:rPr>
                <w:b/>
              </w:rPr>
            </w:pPr>
            <w:r>
              <w:rPr>
                <w:b/>
              </w:rPr>
              <w:t>2023</w:t>
            </w:r>
            <w:r w:rsidR="006F179F">
              <w:rPr>
                <w:b/>
              </w:rPr>
              <w:t xml:space="preserve"> |</w:t>
            </w:r>
            <w:r>
              <w:rPr>
                <w:b/>
              </w:rPr>
              <w:t xml:space="preserve"> 2024</w:t>
            </w:r>
          </w:p>
        </w:tc>
        <w:tc>
          <w:tcPr>
            <w:tcW w:w="9281" w:type="dxa"/>
            <w:shd w:val="clear" w:color="auto" w:fill="auto"/>
            <w:vAlign w:val="center"/>
          </w:tcPr>
          <w:p w14:paraId="7B46D141" w14:textId="1B5DFBF9" w:rsidR="00F45418" w:rsidRPr="00B50992" w:rsidRDefault="008E7B96" w:rsidP="00F3723C">
            <w:pPr>
              <w:pStyle w:val="1MCBodyText0"/>
              <w:ind w:left="-109"/>
              <w:rPr>
                <w:rFonts w:cstheme="minorHAnsi"/>
              </w:rPr>
            </w:pPr>
            <w:r>
              <w:rPr>
                <w:rFonts w:cstheme="minorHAnsi"/>
              </w:rPr>
              <w:t>0.82</w:t>
            </w:r>
          </w:p>
        </w:tc>
      </w:tr>
      <w:tr w:rsidR="008E7B96" w14:paraId="718AF907" w14:textId="77777777" w:rsidTr="008E7B96">
        <w:trPr>
          <w:trHeight w:val="360"/>
        </w:trPr>
        <w:tc>
          <w:tcPr>
            <w:tcW w:w="1260" w:type="dxa"/>
            <w:shd w:val="clear" w:color="auto" w:fill="auto"/>
            <w:vAlign w:val="center"/>
          </w:tcPr>
          <w:p w14:paraId="388CF45D" w14:textId="6A7E018E" w:rsidR="008E7B96" w:rsidRDefault="008E7B96" w:rsidP="00F3723C">
            <w:pPr>
              <w:pStyle w:val="1MCBodyText0"/>
              <w:ind w:left="-111" w:right="-88"/>
              <w:rPr>
                <w:b/>
              </w:rPr>
            </w:pPr>
            <w:r>
              <w:rPr>
                <w:b/>
              </w:rPr>
              <w:t>2022 | 2023</w:t>
            </w:r>
          </w:p>
        </w:tc>
        <w:tc>
          <w:tcPr>
            <w:tcW w:w="9281" w:type="dxa"/>
            <w:shd w:val="clear" w:color="auto" w:fill="auto"/>
            <w:vAlign w:val="center"/>
          </w:tcPr>
          <w:p w14:paraId="12877472" w14:textId="057C4B2E" w:rsidR="008E7B96" w:rsidRDefault="008E7B96" w:rsidP="00F3723C">
            <w:pPr>
              <w:pStyle w:val="1MCBodyText0"/>
              <w:ind w:left="-109"/>
              <w:rPr>
                <w:rFonts w:cstheme="minorHAnsi"/>
              </w:rPr>
            </w:pPr>
            <w:r>
              <w:rPr>
                <w:rFonts w:cstheme="minorHAnsi"/>
              </w:rPr>
              <w:t>0.80</w:t>
            </w:r>
          </w:p>
        </w:tc>
      </w:tr>
    </w:tbl>
    <w:p w14:paraId="52B32AF6" w14:textId="77777777" w:rsidR="00F45418" w:rsidRDefault="00F45418" w:rsidP="00500CF5">
      <w:pPr>
        <w:pStyle w:val="1MCSubFooter"/>
        <w:jc w:val="left"/>
        <w:rPr>
          <w:rFonts w:ascii="Calibri" w:hAnsi="Calibri"/>
        </w:rPr>
      </w:pPr>
    </w:p>
    <w:p w14:paraId="5E4568B1" w14:textId="4DFF3578" w:rsidR="00F45418" w:rsidRDefault="006F179F" w:rsidP="00500CF5">
      <w:pPr>
        <w:pStyle w:val="1MCSubFooter"/>
        <w:jc w:val="left"/>
        <w:rPr>
          <w:rFonts w:ascii="Calibri" w:hAnsi="Calibri"/>
        </w:rPr>
      </w:pPr>
      <w:r w:rsidRPr="00957098">
        <w:rPr>
          <w:rFonts w:ascii="Calibri" w:hAnsi="Calibri"/>
        </w:rPr>
        <w:t>If there is a change in the experience modification or rates assigned by the state, it will be incorporated into the policy issued.</w:t>
      </w:r>
    </w:p>
    <w:p w14:paraId="204E1AE1" w14:textId="77777777" w:rsidR="00F45418" w:rsidRPr="00957098" w:rsidRDefault="006F179F" w:rsidP="008C0550">
      <w:pPr>
        <w:pStyle w:val="2020SubHeader"/>
        <w:spacing w:before="120" w:after="0"/>
      </w:pPr>
      <w:r w:rsidRPr="00957098">
        <w:t>Dividend</w:t>
      </w:r>
    </w:p>
    <w:p w14:paraId="6F69DF62" w14:textId="77777777" w:rsidR="00F45418" w:rsidRPr="000E4943" w:rsidRDefault="006F179F" w:rsidP="00B50992">
      <w:pPr>
        <w:pStyle w:val="1MCSubFooter"/>
        <w:jc w:val="left"/>
        <w:rPr>
          <w:rFonts w:ascii="Calibri" w:hAnsi="Calibri"/>
        </w:rPr>
      </w:pPr>
      <w:r>
        <w:rPr>
          <w:rFonts w:ascii="Calibri" w:hAnsi="Calibri"/>
          <w:sz w:val="22"/>
          <w:szCs w:val="28"/>
        </w:rPr>
        <w:t>7% Flat Dividend</w:t>
      </w:r>
    </w:p>
    <w:p w14:paraId="4BABB4E7" w14:textId="77777777" w:rsidR="00F45418" w:rsidRDefault="00F45418" w:rsidP="00500CF5">
      <w:pPr>
        <w:pStyle w:val="1MCSubFooter"/>
        <w:jc w:val="left"/>
        <w:rPr>
          <w:rFonts w:ascii="Calibri" w:hAnsi="Calibri"/>
        </w:rPr>
      </w:pPr>
    </w:p>
    <w:p w14:paraId="1547D6F7" w14:textId="77777777" w:rsidR="00F45418" w:rsidRPr="00957098" w:rsidRDefault="006F179F" w:rsidP="00500CF5">
      <w:pPr>
        <w:pStyle w:val="1MCSubFooter"/>
        <w:jc w:val="left"/>
        <w:rPr>
          <w:rFonts w:ascii="Calibri" w:hAnsi="Calibri"/>
        </w:rPr>
      </w:pPr>
      <w:r w:rsidRPr="00957098">
        <w:rPr>
          <w:rFonts w:ascii="Calibri" w:hAnsi="Calibri"/>
        </w:rPr>
        <w:t xml:space="preserve">Dividends are payable pursuant to conditions determined by the Company Board of Directors and as made applicable to the Insurance Policy. It is illegal for any insurer or producer to guarantee the payment, timing or </w:t>
      </w:r>
      <w:proofErr w:type="gramStart"/>
      <w:r w:rsidRPr="00957098">
        <w:rPr>
          <w:rFonts w:ascii="Calibri" w:hAnsi="Calibri"/>
        </w:rPr>
        <w:t>amount</w:t>
      </w:r>
      <w:proofErr w:type="gramEnd"/>
      <w:r w:rsidRPr="00957098">
        <w:rPr>
          <w:rFonts w:ascii="Calibri" w:hAnsi="Calibri"/>
        </w:rPr>
        <w:t xml:space="preserve"> of future Dividends.</w:t>
      </w:r>
    </w:p>
    <w:p w14:paraId="6593CDAE" w14:textId="07CEEC14" w:rsidR="00B10316" w:rsidRDefault="00B10316" w:rsidP="008C0550">
      <w:pPr>
        <w:pStyle w:val="2020SubHeader"/>
        <w:spacing w:before="120"/>
        <w:rPr>
          <w:noProof/>
        </w:rPr>
      </w:pPr>
      <w:r>
        <w:rPr>
          <w:noProof/>
        </w:rPr>
        <w:t>Forms &amp; Endorsements</w:t>
      </w:r>
    </w:p>
    <w:tbl>
      <w:tblPr>
        <w:tblW w:w="10800" w:type="dxa"/>
        <w:tblLook w:val="04A0" w:firstRow="1" w:lastRow="0" w:firstColumn="1" w:lastColumn="0" w:noHBand="0" w:noVBand="1"/>
      </w:tblPr>
      <w:tblGrid>
        <w:gridCol w:w="5828"/>
        <w:gridCol w:w="2486"/>
        <w:gridCol w:w="2486"/>
      </w:tblGrid>
      <w:tr w:rsidR="00B10316" w14:paraId="3D7038D2" w14:textId="77777777" w:rsidTr="00B10316">
        <w:trPr>
          <w:trHeight w:val="432"/>
          <w:tblHeader/>
        </w:trPr>
        <w:tc>
          <w:tcPr>
            <w:tcW w:w="2698" w:type="pct"/>
            <w:tcBorders>
              <w:top w:val="nil"/>
              <w:left w:val="nil"/>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724668AB" w14:textId="77777777" w:rsidR="00B10316" w:rsidRPr="007D4DE4" w:rsidRDefault="00B10316" w:rsidP="007D4DE4">
            <w:pPr>
              <w:pStyle w:val="1MCTableHeader"/>
              <w:jc w:val="left"/>
              <w:rPr>
                <w:noProof/>
              </w:rPr>
            </w:pPr>
            <w:r w:rsidRPr="007D4DE4">
              <w:rPr>
                <w:rFonts w:asciiTheme="minorHAnsi" w:hAnsiTheme="minorHAnsi"/>
                <w:b/>
                <w:noProof/>
              </w:rPr>
              <w:t>Form | Endorsement Name</w:t>
            </w:r>
          </w:p>
        </w:tc>
        <w:tc>
          <w:tcPr>
            <w:tcW w:w="1151" w:type="pct"/>
            <w:tcBorders>
              <w:top w:val="nil"/>
              <w:left w:val="single" w:sz="4" w:space="0" w:color="BFBFBF" w:themeColor="background1" w:themeShade="BF"/>
              <w:bottom w:val="nil"/>
              <w:right w:val="single" w:sz="4" w:space="0" w:color="BFBFBF" w:themeColor="background1" w:themeShade="BF"/>
            </w:tcBorders>
            <w:shd w:val="clear" w:color="auto" w:fill="31353E"/>
            <w:tcMar>
              <w:top w:w="0" w:type="dxa"/>
              <w:left w:w="108" w:type="dxa"/>
              <w:bottom w:w="0" w:type="dxa"/>
              <w:right w:w="108" w:type="dxa"/>
            </w:tcMar>
            <w:vAlign w:val="center"/>
            <w:hideMark/>
          </w:tcPr>
          <w:p w14:paraId="122A6DDF" w14:textId="77777777" w:rsidR="00B10316" w:rsidRPr="007D4DE4" w:rsidRDefault="00B10316" w:rsidP="007D4DE4">
            <w:pPr>
              <w:pStyle w:val="1MCTableHeader"/>
              <w:jc w:val="left"/>
              <w:rPr>
                <w:noProof/>
              </w:rPr>
            </w:pPr>
            <w:r w:rsidRPr="007D4DE4">
              <w:rPr>
                <w:rFonts w:asciiTheme="minorHAnsi" w:hAnsiTheme="minorHAnsi"/>
                <w:b/>
                <w:noProof/>
              </w:rPr>
              <w:t>Form Number</w:t>
            </w:r>
          </w:p>
        </w:tc>
        <w:tc>
          <w:tcPr>
            <w:tcW w:w="1151" w:type="pct"/>
            <w:tcBorders>
              <w:top w:val="nil"/>
              <w:left w:val="single" w:sz="4" w:space="0" w:color="BFBFBF" w:themeColor="background1" w:themeShade="BF"/>
              <w:bottom w:val="nil"/>
              <w:right w:val="nil"/>
            </w:tcBorders>
            <w:shd w:val="clear" w:color="auto" w:fill="31353E"/>
            <w:tcMar>
              <w:top w:w="0" w:type="dxa"/>
              <w:left w:w="108" w:type="dxa"/>
              <w:bottom w:w="0" w:type="dxa"/>
              <w:right w:w="108" w:type="dxa"/>
            </w:tcMar>
            <w:vAlign w:val="center"/>
            <w:hideMark/>
          </w:tcPr>
          <w:p w14:paraId="00C5C055" w14:textId="77777777" w:rsidR="00B10316" w:rsidRPr="007D4DE4" w:rsidRDefault="00B10316" w:rsidP="007D4DE4">
            <w:pPr>
              <w:pStyle w:val="1MCTableHeader"/>
              <w:jc w:val="left"/>
              <w:rPr>
                <w:noProof/>
              </w:rPr>
            </w:pPr>
            <w:r w:rsidRPr="007D4DE4">
              <w:rPr>
                <w:rFonts w:asciiTheme="minorHAnsi" w:hAnsiTheme="minorHAnsi"/>
                <w:b/>
                <w:noProof/>
              </w:rPr>
              <w:t>Edition Date</w:t>
            </w:r>
          </w:p>
        </w:tc>
      </w:tr>
      <w:tr w:rsidR="00B10316" w14:paraId="70250780"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85AC472" w14:textId="54BADA7D" w:rsidR="00B10316" w:rsidRPr="008C0550" w:rsidRDefault="00FC4F2E">
            <w:pPr>
              <w:pStyle w:val="1MCBodyText"/>
              <w:keepNext/>
              <w:keepLines/>
              <w:rPr>
                <w:noProof/>
                <w:snapToGrid w:val="0"/>
              </w:rPr>
            </w:pPr>
            <w:r w:rsidRPr="008C0550">
              <w:rPr>
                <w:noProof/>
                <w:snapToGrid w:val="0"/>
              </w:rPr>
              <w:t>Additional Locations Schedule</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D2F0DD4" w14:textId="77777777" w:rsidR="00B10316" w:rsidRDefault="00B10316" w:rsidP="008158F4">
            <w:pPr>
              <w:pStyle w:val="1MCBodyText"/>
              <w:keepNext/>
              <w:keepLines/>
              <w:rPr>
                <w:noProof/>
              </w:rPr>
            </w:pPr>
            <w:r>
              <w:rPr>
                <w:noProof/>
                <w:snapToGrid w:val="0"/>
              </w:rPr>
              <w:t>27411</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1324244" w14:textId="77777777" w:rsidR="00B10316" w:rsidRDefault="00B10316" w:rsidP="008158F4">
            <w:pPr>
              <w:pStyle w:val="1MCBodyText"/>
              <w:keepNext/>
              <w:keepLines/>
              <w:rPr>
                <w:noProof/>
                <w:snapToGrid w:val="0"/>
              </w:rPr>
            </w:pPr>
            <w:r>
              <w:rPr>
                <w:noProof/>
                <w:snapToGrid w:val="0"/>
              </w:rPr>
              <w:t>1/1/2013</w:t>
            </w:r>
          </w:p>
        </w:tc>
      </w:tr>
      <w:tr w:rsidR="00B10316" w14:paraId="07D33CF7"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CAFCF28" w14:textId="59E14286" w:rsidR="00B10316" w:rsidRPr="008C0550" w:rsidRDefault="00FC4F2E">
            <w:pPr>
              <w:pStyle w:val="1MCBodyText"/>
              <w:keepNext/>
              <w:keepLines/>
              <w:rPr>
                <w:noProof/>
                <w:snapToGrid w:val="0"/>
              </w:rPr>
            </w:pPr>
            <w:r w:rsidRPr="008C0550">
              <w:rPr>
                <w:noProof/>
                <w:snapToGrid w:val="0"/>
              </w:rPr>
              <w:t>Notice of Premium Audit Billing</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FAB0A65" w14:textId="77777777" w:rsidR="00B10316" w:rsidRDefault="00B10316" w:rsidP="008158F4">
            <w:pPr>
              <w:pStyle w:val="1MCBodyText"/>
              <w:keepNext/>
              <w:keepLines/>
              <w:rPr>
                <w:noProof/>
              </w:rPr>
            </w:pPr>
            <w:r>
              <w:rPr>
                <w:noProof/>
                <w:snapToGrid w:val="0"/>
              </w:rPr>
              <w:t>27320</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FBAAEDE" w14:textId="77777777" w:rsidR="00B10316" w:rsidRDefault="00B10316" w:rsidP="008158F4">
            <w:pPr>
              <w:pStyle w:val="1MCBodyText"/>
              <w:keepNext/>
              <w:keepLines/>
              <w:rPr>
                <w:noProof/>
                <w:snapToGrid w:val="0"/>
              </w:rPr>
            </w:pPr>
            <w:r>
              <w:rPr>
                <w:noProof/>
                <w:snapToGrid w:val="0"/>
              </w:rPr>
              <w:t>3/1/2006</w:t>
            </w:r>
          </w:p>
        </w:tc>
      </w:tr>
      <w:tr w:rsidR="00B10316" w14:paraId="49BF8285"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A94E81B" w14:textId="455EFF28" w:rsidR="00B10316" w:rsidRPr="008C0550" w:rsidRDefault="00FC4F2E">
            <w:pPr>
              <w:pStyle w:val="1MCBodyText"/>
              <w:keepNext/>
              <w:keepLines/>
              <w:rPr>
                <w:noProof/>
                <w:snapToGrid w:val="0"/>
              </w:rPr>
            </w:pPr>
            <w:r w:rsidRPr="008C0550">
              <w:rPr>
                <w:noProof/>
                <w:snapToGrid w:val="0"/>
              </w:rPr>
              <w:t>Experience Rating Modification Factor Revision End</w:t>
            </w:r>
            <w:r w:rsidR="008C0550" w:rsidRPr="008C0550">
              <w:rPr>
                <w:noProof/>
                <w:snapToGrid w:val="0"/>
              </w:rPr>
              <w:t>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D9927F4" w14:textId="77777777" w:rsidR="00B10316" w:rsidRDefault="00B10316" w:rsidP="008158F4">
            <w:pPr>
              <w:pStyle w:val="1MCBodyText"/>
              <w:keepNext/>
              <w:keepLines/>
              <w:rPr>
                <w:noProof/>
              </w:rPr>
            </w:pPr>
            <w:r>
              <w:rPr>
                <w:noProof/>
                <w:snapToGrid w:val="0"/>
              </w:rPr>
              <w:t>27536</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79E94CE" w14:textId="77777777" w:rsidR="00B10316" w:rsidRDefault="00B10316" w:rsidP="008158F4">
            <w:pPr>
              <w:pStyle w:val="1MCBodyText"/>
              <w:keepNext/>
              <w:keepLines/>
              <w:rPr>
                <w:noProof/>
                <w:snapToGrid w:val="0"/>
              </w:rPr>
            </w:pPr>
            <w:r>
              <w:rPr>
                <w:noProof/>
                <w:snapToGrid w:val="0"/>
              </w:rPr>
              <w:t>1/1/2017</w:t>
            </w:r>
          </w:p>
        </w:tc>
      </w:tr>
      <w:tr w:rsidR="00B10316" w14:paraId="09F451B9"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2FF006E" w14:textId="71CD20E1" w:rsidR="00B10316" w:rsidRPr="008C0550" w:rsidRDefault="00FC4F2E">
            <w:pPr>
              <w:pStyle w:val="1MCBodyText"/>
              <w:keepNext/>
              <w:keepLines/>
              <w:rPr>
                <w:noProof/>
                <w:snapToGrid w:val="0"/>
              </w:rPr>
            </w:pPr>
            <w:r w:rsidRPr="008C0550">
              <w:rPr>
                <w:noProof/>
                <w:snapToGrid w:val="0"/>
              </w:rPr>
              <w:t>Workers Compensation &amp; Employers Liability Insurance Policy</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BC06D2E" w14:textId="77777777" w:rsidR="00B10316" w:rsidRDefault="00B10316" w:rsidP="008158F4">
            <w:pPr>
              <w:pStyle w:val="1MCBodyText"/>
              <w:keepNext/>
              <w:keepLines/>
              <w:rPr>
                <w:noProof/>
              </w:rPr>
            </w:pPr>
            <w:r>
              <w:rPr>
                <w:noProof/>
                <w:snapToGrid w:val="0"/>
              </w:rPr>
              <w:t>27395</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02942CC" w14:textId="77777777" w:rsidR="00B10316" w:rsidRDefault="00B10316" w:rsidP="008158F4">
            <w:pPr>
              <w:pStyle w:val="1MCBodyText"/>
              <w:keepNext/>
              <w:keepLines/>
              <w:rPr>
                <w:noProof/>
                <w:snapToGrid w:val="0"/>
              </w:rPr>
            </w:pPr>
            <w:r>
              <w:rPr>
                <w:noProof/>
                <w:snapToGrid w:val="0"/>
              </w:rPr>
              <w:t>10/1/2014</w:t>
            </w:r>
          </w:p>
        </w:tc>
      </w:tr>
      <w:tr w:rsidR="00B10316" w14:paraId="18200954"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CEFCFDD" w14:textId="6F032FB8" w:rsidR="00B10316" w:rsidRPr="008C0550" w:rsidRDefault="00FC4F2E">
            <w:pPr>
              <w:pStyle w:val="1MCBodyText"/>
              <w:keepNext/>
              <w:keepLines/>
              <w:rPr>
                <w:noProof/>
                <w:snapToGrid w:val="0"/>
              </w:rPr>
            </w:pPr>
            <w:r w:rsidRPr="008C0550">
              <w:rPr>
                <w:noProof/>
                <w:snapToGrid w:val="0"/>
              </w:rPr>
              <w:t>Premium Due Date Endorsement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7065131" w14:textId="77777777" w:rsidR="00B10316" w:rsidRDefault="00B10316" w:rsidP="008158F4">
            <w:pPr>
              <w:pStyle w:val="1MCBodyText"/>
              <w:keepNext/>
              <w:keepLines/>
              <w:rPr>
                <w:noProof/>
              </w:rPr>
            </w:pPr>
            <w:r>
              <w:rPr>
                <w:noProof/>
                <w:snapToGrid w:val="0"/>
              </w:rPr>
              <w:t>27279</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8657AAC" w14:textId="77777777" w:rsidR="00B10316" w:rsidRDefault="00B10316" w:rsidP="008158F4">
            <w:pPr>
              <w:pStyle w:val="1MCBodyText"/>
              <w:keepNext/>
              <w:keepLines/>
              <w:rPr>
                <w:noProof/>
                <w:snapToGrid w:val="0"/>
              </w:rPr>
            </w:pPr>
            <w:r>
              <w:rPr>
                <w:noProof/>
                <w:snapToGrid w:val="0"/>
              </w:rPr>
              <w:t>7/1/2003</w:t>
            </w:r>
          </w:p>
        </w:tc>
      </w:tr>
      <w:tr w:rsidR="00B10316" w14:paraId="5BAACFBD"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012A420" w14:textId="3A5DF4B5" w:rsidR="00B10316" w:rsidRPr="008C0550" w:rsidRDefault="00FC4F2E">
            <w:pPr>
              <w:pStyle w:val="1MCBodyText"/>
              <w:keepNext/>
              <w:keepLines/>
              <w:rPr>
                <w:noProof/>
                <w:snapToGrid w:val="0"/>
              </w:rPr>
            </w:pPr>
            <w:r w:rsidRPr="008C0550">
              <w:rPr>
                <w:noProof/>
                <w:snapToGrid w:val="0"/>
              </w:rPr>
              <w:t xml:space="preserve">Inclusion </w:t>
            </w:r>
            <w:r w:rsidR="008C0550" w:rsidRPr="008C0550">
              <w:rPr>
                <w:noProof/>
                <w:snapToGrid w:val="0"/>
              </w:rPr>
              <w:t>o</w:t>
            </w:r>
            <w:r w:rsidRPr="008C0550">
              <w:rPr>
                <w:noProof/>
                <w:snapToGrid w:val="0"/>
              </w:rPr>
              <w:t>f Sole Proprietors Endorsement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62F137B" w14:textId="77777777" w:rsidR="00B10316" w:rsidRDefault="00B10316" w:rsidP="008158F4">
            <w:pPr>
              <w:pStyle w:val="1MCBodyText"/>
              <w:keepNext/>
              <w:keepLines/>
              <w:rPr>
                <w:noProof/>
              </w:rPr>
            </w:pPr>
            <w:r>
              <w:rPr>
                <w:noProof/>
                <w:snapToGrid w:val="0"/>
              </w:rPr>
              <w:t>27115</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70AFD78" w14:textId="77777777" w:rsidR="00B10316" w:rsidRDefault="00B10316" w:rsidP="008158F4">
            <w:pPr>
              <w:pStyle w:val="1MCBodyText"/>
              <w:keepNext/>
              <w:keepLines/>
              <w:rPr>
                <w:noProof/>
                <w:snapToGrid w:val="0"/>
              </w:rPr>
            </w:pPr>
            <w:r>
              <w:rPr>
                <w:noProof/>
                <w:snapToGrid w:val="0"/>
              </w:rPr>
              <w:t>4/1/1984</w:t>
            </w:r>
          </w:p>
        </w:tc>
      </w:tr>
      <w:tr w:rsidR="00B10316" w14:paraId="46848B88"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11002528" w14:textId="123A12D2" w:rsidR="00B10316" w:rsidRPr="008C0550" w:rsidRDefault="00FC4F2E">
            <w:pPr>
              <w:pStyle w:val="1MCBodyText"/>
              <w:keepNext/>
              <w:keepLines/>
              <w:rPr>
                <w:noProof/>
                <w:snapToGrid w:val="0"/>
              </w:rPr>
            </w:pPr>
            <w:r w:rsidRPr="008C0550">
              <w:rPr>
                <w:noProof/>
                <w:snapToGrid w:val="0"/>
              </w:rPr>
              <w:t xml:space="preserve">Notice Change </w:t>
            </w:r>
            <w:r w:rsidR="008C0550" w:rsidRPr="008C0550">
              <w:rPr>
                <w:noProof/>
                <w:snapToGrid w:val="0"/>
              </w:rPr>
              <w:t>i</w:t>
            </w:r>
            <w:r w:rsidRPr="008C0550">
              <w:rPr>
                <w:noProof/>
                <w:snapToGrid w:val="0"/>
              </w:rPr>
              <w:t>n Ownership End</w:t>
            </w:r>
            <w:r w:rsidR="008C0550" w:rsidRPr="008C0550">
              <w:rPr>
                <w:noProof/>
                <w:snapToGrid w:val="0"/>
              </w:rPr>
              <w:t>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D9E34C4" w14:textId="77777777" w:rsidR="00B10316" w:rsidRDefault="00B10316" w:rsidP="008158F4">
            <w:pPr>
              <w:pStyle w:val="1MCBodyText"/>
              <w:keepNext/>
              <w:keepLines/>
              <w:rPr>
                <w:noProof/>
              </w:rPr>
            </w:pPr>
            <w:r>
              <w:rPr>
                <w:noProof/>
                <w:snapToGrid w:val="0"/>
              </w:rPr>
              <w:t>27942</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95B16BF" w14:textId="77777777" w:rsidR="00B10316" w:rsidRDefault="00B10316" w:rsidP="008158F4">
            <w:pPr>
              <w:pStyle w:val="1MCBodyText"/>
              <w:keepNext/>
              <w:keepLines/>
              <w:rPr>
                <w:noProof/>
                <w:snapToGrid w:val="0"/>
              </w:rPr>
            </w:pPr>
            <w:r>
              <w:rPr>
                <w:noProof/>
                <w:snapToGrid w:val="0"/>
              </w:rPr>
              <w:t>1/1/2019</w:t>
            </w:r>
          </w:p>
        </w:tc>
      </w:tr>
      <w:tr w:rsidR="00B10316" w14:paraId="3DBA5D01"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539C158" w14:textId="2392652E" w:rsidR="00B10316" w:rsidRPr="008C0550" w:rsidRDefault="00FC4F2E">
            <w:pPr>
              <w:pStyle w:val="1MCBodyText"/>
              <w:keepNext/>
              <w:keepLines/>
              <w:rPr>
                <w:noProof/>
                <w:snapToGrid w:val="0"/>
              </w:rPr>
            </w:pPr>
            <w:r w:rsidRPr="008C0550">
              <w:rPr>
                <w:noProof/>
                <w:snapToGrid w:val="0"/>
              </w:rPr>
              <w:t>Premium Discount Endorsement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3BB36D8" w14:textId="77777777" w:rsidR="00B10316" w:rsidRDefault="00B10316" w:rsidP="008158F4">
            <w:pPr>
              <w:pStyle w:val="1MCBodyText"/>
              <w:keepNext/>
              <w:keepLines/>
              <w:rPr>
                <w:noProof/>
              </w:rPr>
            </w:pPr>
            <w:r>
              <w:rPr>
                <w:noProof/>
                <w:snapToGrid w:val="0"/>
              </w:rPr>
              <w:t>27647</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033C932" w14:textId="77777777" w:rsidR="00B10316" w:rsidRDefault="00B10316" w:rsidP="008158F4">
            <w:pPr>
              <w:pStyle w:val="1MCBodyText"/>
              <w:keepNext/>
              <w:keepLines/>
              <w:rPr>
                <w:noProof/>
                <w:snapToGrid w:val="0"/>
              </w:rPr>
            </w:pPr>
            <w:r>
              <w:rPr>
                <w:noProof/>
                <w:snapToGrid w:val="0"/>
              </w:rPr>
              <w:t>4/1/2021</w:t>
            </w:r>
          </w:p>
        </w:tc>
      </w:tr>
      <w:tr w:rsidR="00B10316" w14:paraId="3985A384"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318EC109" w14:textId="2059FA71" w:rsidR="00B10316" w:rsidRPr="008C0550" w:rsidRDefault="00FC4F2E">
            <w:pPr>
              <w:pStyle w:val="1MCBodyText"/>
              <w:keepNext/>
              <w:keepLines/>
              <w:rPr>
                <w:noProof/>
                <w:snapToGrid w:val="0"/>
              </w:rPr>
            </w:pPr>
            <w:r w:rsidRPr="008C0550">
              <w:rPr>
                <w:noProof/>
                <w:snapToGrid w:val="0"/>
              </w:rPr>
              <w:t>Terrorism Risk Ins</w:t>
            </w:r>
            <w:r w:rsidR="008C0550" w:rsidRPr="008C0550">
              <w:rPr>
                <w:noProof/>
                <w:snapToGrid w:val="0"/>
              </w:rPr>
              <w:t>urance</w:t>
            </w:r>
            <w:r w:rsidRPr="008C0550">
              <w:rPr>
                <w:noProof/>
                <w:snapToGrid w:val="0"/>
              </w:rPr>
              <w:t xml:space="preserve"> Prog</w:t>
            </w:r>
            <w:r w:rsidR="008C0550" w:rsidRPr="008C0550">
              <w:rPr>
                <w:noProof/>
                <w:snapToGrid w:val="0"/>
              </w:rPr>
              <w:t>ram</w:t>
            </w:r>
            <w:r w:rsidRPr="008C0550">
              <w:rPr>
                <w:noProof/>
                <w:snapToGrid w:val="0"/>
              </w:rPr>
              <w:t xml:space="preserve"> Reauthorization Act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4C904FA9" w14:textId="77777777" w:rsidR="00B10316" w:rsidRDefault="00B10316" w:rsidP="008158F4">
            <w:pPr>
              <w:pStyle w:val="1MCBodyText"/>
              <w:keepNext/>
              <w:keepLines/>
              <w:rPr>
                <w:noProof/>
              </w:rPr>
            </w:pPr>
            <w:r>
              <w:rPr>
                <w:noProof/>
                <w:snapToGrid w:val="0"/>
              </w:rPr>
              <w:t>27317</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74CD49E" w14:textId="77777777" w:rsidR="00B10316" w:rsidRDefault="00B10316" w:rsidP="008158F4">
            <w:pPr>
              <w:pStyle w:val="1MCBodyText"/>
              <w:keepNext/>
              <w:keepLines/>
              <w:rPr>
                <w:noProof/>
                <w:snapToGrid w:val="0"/>
              </w:rPr>
            </w:pPr>
            <w:r>
              <w:rPr>
                <w:noProof/>
                <w:snapToGrid w:val="0"/>
              </w:rPr>
              <w:t>1/1/2021</w:t>
            </w:r>
          </w:p>
        </w:tc>
      </w:tr>
      <w:tr w:rsidR="00B10316" w14:paraId="45DA57F0"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2215629" w14:textId="6983416D" w:rsidR="00B10316" w:rsidRPr="008C0550" w:rsidRDefault="00FC4F2E">
            <w:pPr>
              <w:pStyle w:val="1MCBodyText"/>
              <w:keepNext/>
              <w:keepLines/>
              <w:rPr>
                <w:noProof/>
                <w:snapToGrid w:val="0"/>
              </w:rPr>
            </w:pPr>
            <w:r w:rsidRPr="008C0550">
              <w:rPr>
                <w:noProof/>
                <w:snapToGrid w:val="0"/>
              </w:rPr>
              <w:t>Audit Noncompliance Charge Endorsement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3F36367" w14:textId="77777777" w:rsidR="00B10316" w:rsidRDefault="00B10316" w:rsidP="008158F4">
            <w:pPr>
              <w:pStyle w:val="1MCBodyText"/>
              <w:keepNext/>
              <w:keepLines/>
              <w:rPr>
                <w:noProof/>
              </w:rPr>
            </w:pPr>
            <w:r>
              <w:rPr>
                <w:noProof/>
                <w:snapToGrid w:val="0"/>
              </w:rPr>
              <w:t>27529</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B390750" w14:textId="77777777" w:rsidR="00B10316" w:rsidRDefault="00B10316" w:rsidP="008158F4">
            <w:pPr>
              <w:pStyle w:val="1MCBodyText"/>
              <w:keepNext/>
              <w:keepLines/>
              <w:rPr>
                <w:noProof/>
                <w:snapToGrid w:val="0"/>
              </w:rPr>
            </w:pPr>
            <w:r>
              <w:rPr>
                <w:noProof/>
                <w:snapToGrid w:val="0"/>
              </w:rPr>
              <w:t>7/1/2019</w:t>
            </w:r>
          </w:p>
        </w:tc>
      </w:tr>
      <w:tr w:rsidR="00B10316" w14:paraId="171FD7F7"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442228B" w14:textId="667E099F" w:rsidR="00B10316" w:rsidRPr="008C0550" w:rsidRDefault="00FC4F2E">
            <w:pPr>
              <w:pStyle w:val="1MCBodyText"/>
              <w:keepNext/>
              <w:keepLines/>
              <w:rPr>
                <w:noProof/>
                <w:snapToGrid w:val="0"/>
              </w:rPr>
            </w:pPr>
            <w:r w:rsidRPr="008C0550">
              <w:rPr>
                <w:noProof/>
                <w:snapToGrid w:val="0"/>
              </w:rPr>
              <w:t>Wi</w:t>
            </w:r>
            <w:r w:rsidR="008C0550" w:rsidRPr="008C0550">
              <w:rPr>
                <w:noProof/>
                <w:snapToGrid w:val="0"/>
              </w:rPr>
              <w:t>sconsin</w:t>
            </w:r>
            <w:r w:rsidRPr="008C0550">
              <w:rPr>
                <w:noProof/>
                <w:snapToGrid w:val="0"/>
              </w:rPr>
              <w:t xml:space="preserve"> Law Endorsement</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2834179F" w14:textId="77777777" w:rsidR="00B10316" w:rsidRDefault="00B10316" w:rsidP="008158F4">
            <w:pPr>
              <w:pStyle w:val="1MCBodyText"/>
              <w:keepNext/>
              <w:keepLines/>
              <w:rPr>
                <w:noProof/>
              </w:rPr>
            </w:pPr>
            <w:r>
              <w:rPr>
                <w:noProof/>
                <w:snapToGrid w:val="0"/>
              </w:rPr>
              <w:t>27039</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717B029B" w14:textId="77777777" w:rsidR="00B10316" w:rsidRDefault="00B10316" w:rsidP="008158F4">
            <w:pPr>
              <w:pStyle w:val="1MCBodyText"/>
              <w:keepNext/>
              <w:keepLines/>
              <w:rPr>
                <w:noProof/>
                <w:snapToGrid w:val="0"/>
              </w:rPr>
            </w:pPr>
            <w:r>
              <w:rPr>
                <w:noProof/>
                <w:snapToGrid w:val="0"/>
              </w:rPr>
              <w:t>8/1/2001</w:t>
            </w:r>
          </w:p>
        </w:tc>
      </w:tr>
      <w:tr w:rsidR="00B10316" w14:paraId="212F47F9" w14:textId="77777777" w:rsidTr="00B10316">
        <w:trPr>
          <w:trHeight w:val="360"/>
        </w:trPr>
        <w:tc>
          <w:tcPr>
            <w:tcW w:w="2698"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0A0EA7E8" w14:textId="245AFDE0" w:rsidR="00B10316" w:rsidRPr="008C0550" w:rsidRDefault="00FC4F2E">
            <w:pPr>
              <w:pStyle w:val="1MCBodyText"/>
              <w:keepNext/>
              <w:keepLines/>
              <w:rPr>
                <w:noProof/>
                <w:snapToGrid w:val="0"/>
              </w:rPr>
            </w:pPr>
            <w:r w:rsidRPr="008C0550">
              <w:rPr>
                <w:noProof/>
                <w:snapToGrid w:val="0"/>
              </w:rPr>
              <w:t>Wisconsin Workers Compensation Flat Dividend Provision</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6F4C1F88" w14:textId="77777777" w:rsidR="00B10316" w:rsidRDefault="00B10316" w:rsidP="008158F4">
            <w:pPr>
              <w:pStyle w:val="1MCBodyText"/>
              <w:keepNext/>
              <w:keepLines/>
              <w:rPr>
                <w:noProof/>
              </w:rPr>
            </w:pPr>
            <w:r>
              <w:rPr>
                <w:noProof/>
                <w:snapToGrid w:val="0"/>
              </w:rPr>
              <w:t>27407</w:t>
            </w:r>
          </w:p>
        </w:tc>
        <w:tc>
          <w:tcPr>
            <w:tcW w:w="1151" w:type="pct"/>
            <w:tcBorders>
              <w:top w:val="single" w:sz="4" w:space="0" w:color="D9D9D9"/>
              <w:left w:val="single" w:sz="4" w:space="0" w:color="D9D9D9"/>
              <w:bottom w:val="single" w:sz="4" w:space="0" w:color="D9D9D9"/>
              <w:right w:val="single" w:sz="4" w:space="0" w:color="D9D9D9"/>
            </w:tcBorders>
            <w:tcMar>
              <w:left w:w="115" w:type="dxa"/>
              <w:right w:w="115" w:type="dxa"/>
            </w:tcMar>
            <w:vAlign w:val="center"/>
            <w:hideMark/>
          </w:tcPr>
          <w:p w14:paraId="5662A3B5" w14:textId="77777777" w:rsidR="00B10316" w:rsidRDefault="00B10316" w:rsidP="008158F4">
            <w:pPr>
              <w:pStyle w:val="1MCBodyText"/>
              <w:keepNext/>
              <w:keepLines/>
              <w:rPr>
                <w:noProof/>
                <w:snapToGrid w:val="0"/>
              </w:rPr>
            </w:pPr>
            <w:r>
              <w:rPr>
                <w:noProof/>
                <w:snapToGrid w:val="0"/>
              </w:rPr>
              <w:t>5/1/2015</w:t>
            </w:r>
          </w:p>
        </w:tc>
      </w:tr>
    </w:tbl>
    <w:p w14:paraId="50514D37" w14:textId="17BBEA9B" w:rsidR="00F45418" w:rsidRDefault="00F45418" w:rsidP="008A58EC">
      <w:pPr>
        <w:pStyle w:val="1MCBodyText"/>
        <w:sectPr w:rsidR="00F45418" w:rsidSect="008103D0">
          <w:pgSz w:w="12240" w:h="15840" w:code="1"/>
          <w:pgMar w:top="720" w:right="720" w:bottom="1440" w:left="720" w:header="720" w:footer="288" w:gutter="0"/>
          <w:cols w:space="720"/>
          <w:docGrid w:linePitch="360"/>
        </w:sectPr>
      </w:pPr>
    </w:p>
    <w:p w14:paraId="3E11DB95" w14:textId="78C926C0" w:rsidR="00F45418" w:rsidRPr="00894212" w:rsidRDefault="006F179F" w:rsidP="00E97C8C">
      <w:pPr>
        <w:pStyle w:val="2020PageHeader"/>
      </w:pPr>
      <w:r>
        <w:rPr>
          <w:rFonts w:eastAsia="Calibri"/>
        </w:rPr>
        <w:lastRenderedPageBreak/>
        <w:fldChar w:fldCharType="begin"/>
      </w:r>
      <w:r>
        <w:rPr>
          <w:rFonts w:eastAsia="Calibri"/>
        </w:rPr>
        <w:instrText xml:space="preserve"> SET REMARKS "0" </w:instrText>
      </w:r>
      <w:r>
        <w:rPr>
          <w:rFonts w:eastAsia="Calibri"/>
        </w:rPr>
        <w:fldChar w:fldCharType="separate"/>
      </w:r>
      <w:bookmarkStart w:id="16" w:name="REMARKS"/>
      <w:r w:rsidR="00B10316">
        <w:rPr>
          <w:rFonts w:eastAsia="Calibri"/>
          <w:noProof/>
        </w:rPr>
        <w:t>0</w:t>
      </w:r>
      <w:bookmarkEnd w:id="16"/>
      <w:r>
        <w:rPr>
          <w:rFonts w:eastAsia="Calibri"/>
        </w:rPr>
        <w:fldChar w:fldCharType="end"/>
      </w:r>
      <w:bookmarkStart w:id="17" w:name="_Toc141093281"/>
      <w:r w:rsidRPr="00894212">
        <w:t xml:space="preserve">Umbrella </w:t>
      </w:r>
      <w:r>
        <w:t>|</w:t>
      </w:r>
      <w:r w:rsidRPr="00894212">
        <w:t xml:space="preserve"> Excess Liability</w:t>
      </w:r>
      <w:bookmarkEnd w:id="17"/>
    </w:p>
    <w:tbl>
      <w:tblPr>
        <w:tblW w:w="10800" w:type="dxa"/>
        <w:tblCellMar>
          <w:left w:w="115" w:type="dxa"/>
          <w:right w:w="115" w:type="dxa"/>
        </w:tblCellMar>
        <w:tblLook w:val="04A0" w:firstRow="1" w:lastRow="0" w:firstColumn="1" w:lastColumn="0" w:noHBand="0" w:noVBand="1"/>
      </w:tblPr>
      <w:tblGrid>
        <w:gridCol w:w="3546"/>
        <w:gridCol w:w="914"/>
        <w:gridCol w:w="1104"/>
        <w:gridCol w:w="1348"/>
        <w:gridCol w:w="298"/>
        <w:gridCol w:w="1551"/>
        <w:gridCol w:w="67"/>
        <w:gridCol w:w="1484"/>
        <w:gridCol w:w="488"/>
      </w:tblGrid>
      <w:tr w:rsidR="005A3D19" w14:paraId="26DE7180" w14:textId="77777777" w:rsidTr="005A3D19">
        <w:trPr>
          <w:gridAfter w:val="1"/>
          <w:wAfter w:w="226" w:type="pct"/>
          <w:trHeight w:val="20"/>
        </w:trPr>
        <w:tc>
          <w:tcPr>
            <w:tcW w:w="1642" w:type="pct"/>
            <w:tcBorders>
              <w:top w:val="single" w:sz="24" w:space="0" w:color="E2A92E"/>
              <w:left w:val="nil"/>
              <w:bottom w:val="nil"/>
              <w:right w:val="nil"/>
            </w:tcBorders>
            <w:vAlign w:val="center"/>
            <w:hideMark/>
          </w:tcPr>
          <w:p w14:paraId="695F1659" w14:textId="77777777" w:rsidR="00F45418" w:rsidRDefault="006F179F">
            <w:pPr>
              <w:pStyle w:val="2020BodyText"/>
            </w:pPr>
            <w:r>
              <w:rPr>
                <w:color w:val="FFFFFF" w:themeColor="background1"/>
              </w:rPr>
              <w:t>..</w:t>
            </w:r>
          </w:p>
        </w:tc>
        <w:tc>
          <w:tcPr>
            <w:tcW w:w="934" w:type="pct"/>
            <w:gridSpan w:val="2"/>
            <w:vAlign w:val="center"/>
          </w:tcPr>
          <w:p w14:paraId="7FE94F10" w14:textId="77777777" w:rsidR="00F45418" w:rsidRDefault="00F45418">
            <w:pPr>
              <w:pStyle w:val="2020BodyText"/>
            </w:pPr>
          </w:p>
        </w:tc>
        <w:tc>
          <w:tcPr>
            <w:tcW w:w="762" w:type="pct"/>
            <w:gridSpan w:val="2"/>
            <w:vAlign w:val="center"/>
          </w:tcPr>
          <w:p w14:paraId="348B06E2" w14:textId="77777777" w:rsidR="00F45418" w:rsidRDefault="00F45418">
            <w:pPr>
              <w:pStyle w:val="2020BodyText"/>
            </w:pPr>
          </w:p>
        </w:tc>
        <w:tc>
          <w:tcPr>
            <w:tcW w:w="718" w:type="pct"/>
            <w:vAlign w:val="center"/>
          </w:tcPr>
          <w:p w14:paraId="5493DF7F" w14:textId="77777777" w:rsidR="00F45418" w:rsidRDefault="00F45418">
            <w:pPr>
              <w:pStyle w:val="2020BodyText"/>
            </w:pPr>
          </w:p>
        </w:tc>
        <w:tc>
          <w:tcPr>
            <w:tcW w:w="718" w:type="pct"/>
            <w:gridSpan w:val="2"/>
          </w:tcPr>
          <w:p w14:paraId="47F1EB58" w14:textId="77777777" w:rsidR="00F45418" w:rsidRDefault="00F45418">
            <w:pPr>
              <w:pStyle w:val="2020BodyText"/>
            </w:pPr>
          </w:p>
        </w:tc>
      </w:tr>
      <w:tr w:rsidR="005A3D19" w14:paraId="484351DD" w14:textId="77777777" w:rsidTr="005A3D19">
        <w:trPr>
          <w:trHeight w:val="432"/>
        </w:trPr>
        <w:tc>
          <w:tcPr>
            <w:tcW w:w="2065" w:type="pct"/>
            <w:gridSpan w:val="2"/>
            <w:tcBorders>
              <w:top w:val="single" w:sz="2" w:space="0" w:color="31353E"/>
              <w:left w:val="nil"/>
              <w:bottom w:val="nil"/>
              <w:right w:val="nil"/>
            </w:tcBorders>
            <w:vAlign w:val="center"/>
            <w:hideMark/>
          </w:tcPr>
          <w:p w14:paraId="3EB50FDF" w14:textId="77777777" w:rsidR="00F45418" w:rsidRDefault="006F179F">
            <w:pPr>
              <w:pStyle w:val="2020BodyText"/>
              <w:jc w:val="center"/>
              <w:rPr>
                <w:rFonts w:ascii="Calibri Light" w:hAnsi="Calibri Light" w:cs="Calibri Light"/>
              </w:rPr>
            </w:pPr>
            <w:r>
              <w:rPr>
                <w:rFonts w:ascii="Calibri Light" w:hAnsi="Calibri Light" w:cs="Calibri Light"/>
              </w:rPr>
              <w:t>Company</w:t>
            </w:r>
          </w:p>
        </w:tc>
        <w:tc>
          <w:tcPr>
            <w:tcW w:w="1135" w:type="pct"/>
            <w:gridSpan w:val="2"/>
            <w:tcBorders>
              <w:top w:val="single" w:sz="2" w:space="0" w:color="31353E"/>
              <w:left w:val="nil"/>
              <w:bottom w:val="nil"/>
              <w:right w:val="nil"/>
            </w:tcBorders>
            <w:vAlign w:val="center"/>
            <w:hideMark/>
          </w:tcPr>
          <w:p w14:paraId="432EA5B8" w14:textId="77777777" w:rsidR="00F45418" w:rsidRDefault="006F179F">
            <w:pPr>
              <w:pStyle w:val="2020BodyText"/>
              <w:jc w:val="center"/>
              <w:rPr>
                <w:rFonts w:ascii="Calibri Light" w:hAnsi="Calibri Light" w:cs="Calibri Light"/>
              </w:rPr>
            </w:pPr>
            <w:r>
              <w:rPr>
                <w:rFonts w:ascii="Calibri Light" w:hAnsi="Calibri Light" w:cs="Calibri Light"/>
              </w:rPr>
              <w:t>Policy Number</w:t>
            </w:r>
          </w:p>
        </w:tc>
        <w:tc>
          <w:tcPr>
            <w:tcW w:w="887" w:type="pct"/>
            <w:gridSpan w:val="3"/>
            <w:tcBorders>
              <w:top w:val="single" w:sz="2" w:space="0" w:color="31353E"/>
              <w:left w:val="nil"/>
              <w:bottom w:val="nil"/>
              <w:right w:val="nil"/>
            </w:tcBorders>
            <w:vAlign w:val="center"/>
            <w:hideMark/>
          </w:tcPr>
          <w:p w14:paraId="6F985729" w14:textId="77777777" w:rsidR="00F45418" w:rsidRDefault="006F179F">
            <w:pPr>
              <w:pStyle w:val="2020BodyText"/>
              <w:jc w:val="center"/>
              <w:rPr>
                <w:rFonts w:ascii="Calibri Light" w:hAnsi="Calibri Light" w:cs="Calibri Light"/>
              </w:rPr>
            </w:pPr>
            <w:r>
              <w:rPr>
                <w:rFonts w:ascii="Calibri Light" w:hAnsi="Calibri Light" w:cs="Calibri Light"/>
              </w:rPr>
              <w:t>Effective Date</w:t>
            </w:r>
          </w:p>
        </w:tc>
        <w:tc>
          <w:tcPr>
            <w:tcW w:w="913" w:type="pct"/>
            <w:gridSpan w:val="2"/>
            <w:tcBorders>
              <w:top w:val="single" w:sz="2" w:space="0" w:color="31353E"/>
              <w:left w:val="nil"/>
              <w:bottom w:val="nil"/>
              <w:right w:val="nil"/>
            </w:tcBorders>
            <w:vAlign w:val="center"/>
            <w:hideMark/>
          </w:tcPr>
          <w:p w14:paraId="4254BF7F" w14:textId="77777777" w:rsidR="00F45418" w:rsidRDefault="006F179F">
            <w:pPr>
              <w:pStyle w:val="2020BodyText"/>
              <w:jc w:val="center"/>
              <w:rPr>
                <w:rFonts w:ascii="Calibri Light" w:hAnsi="Calibri Light" w:cs="Calibri Light"/>
              </w:rPr>
            </w:pPr>
            <w:r>
              <w:rPr>
                <w:rFonts w:ascii="Calibri Light" w:hAnsi="Calibri Light" w:cs="Calibri Light"/>
              </w:rPr>
              <w:t>Expiration Date</w:t>
            </w:r>
          </w:p>
        </w:tc>
      </w:tr>
      <w:tr w:rsidR="005A3D19" w14:paraId="2AEB5C5C" w14:textId="77777777" w:rsidTr="005A3D19">
        <w:trPr>
          <w:trHeight w:val="288"/>
        </w:trPr>
        <w:tc>
          <w:tcPr>
            <w:tcW w:w="2065" w:type="pct"/>
            <w:gridSpan w:val="2"/>
            <w:tcBorders>
              <w:top w:val="nil"/>
              <w:left w:val="nil"/>
              <w:bottom w:val="single" w:sz="2" w:space="0" w:color="31353E"/>
              <w:right w:val="nil"/>
            </w:tcBorders>
            <w:vAlign w:val="center"/>
            <w:hideMark/>
          </w:tcPr>
          <w:p w14:paraId="59A8663F" w14:textId="77777777" w:rsidR="00F45418" w:rsidRDefault="006F179F">
            <w:pPr>
              <w:pStyle w:val="1MCBodyText"/>
              <w:jc w:val="center"/>
              <w:rPr>
                <w:rFonts w:asciiTheme="minorHAnsi" w:hAnsiTheme="minorHAnsi" w:cstheme="minorHAnsi"/>
                <w:b/>
                <w:bCs/>
                <w:sz w:val="20"/>
                <w:szCs w:val="22"/>
              </w:rPr>
            </w:pPr>
            <w:r>
              <w:rPr>
                <w:rFonts w:asciiTheme="minorHAnsi" w:hAnsiTheme="minorHAnsi" w:cstheme="minorHAnsi"/>
                <w:b/>
                <w:bCs/>
                <w:sz w:val="20"/>
              </w:rPr>
              <w:t>Owners Insurance Company</w:t>
            </w:r>
          </w:p>
        </w:tc>
        <w:tc>
          <w:tcPr>
            <w:tcW w:w="1135" w:type="pct"/>
            <w:gridSpan w:val="2"/>
            <w:tcBorders>
              <w:top w:val="nil"/>
              <w:left w:val="nil"/>
              <w:bottom w:val="single" w:sz="2" w:space="0" w:color="31353E"/>
              <w:right w:val="nil"/>
            </w:tcBorders>
            <w:vAlign w:val="center"/>
            <w:hideMark/>
          </w:tcPr>
          <w:p w14:paraId="2C676C5C" w14:textId="77777777"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t>5393355200</w:t>
            </w:r>
          </w:p>
        </w:tc>
        <w:tc>
          <w:tcPr>
            <w:tcW w:w="887" w:type="pct"/>
            <w:gridSpan w:val="3"/>
            <w:tcBorders>
              <w:top w:val="nil"/>
              <w:left w:val="nil"/>
              <w:bottom w:val="single" w:sz="2" w:space="0" w:color="31353E"/>
              <w:right w:val="nil"/>
            </w:tcBorders>
            <w:vAlign w:val="center"/>
            <w:hideMark/>
          </w:tcPr>
          <w:p w14:paraId="16B4C75D" w14:textId="7FF95113"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“7/1/2023”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07.01.2023</w:t>
            </w:r>
            <w:r>
              <w:rPr>
                <w:rFonts w:asciiTheme="minorHAnsi" w:hAnsiTheme="minorHAnsi" w:cstheme="minorHAnsi"/>
                <w:b/>
                <w:bCs/>
                <w:sz w:val="20"/>
              </w:rPr>
              <w:fldChar w:fldCharType="end"/>
            </w:r>
          </w:p>
        </w:tc>
        <w:tc>
          <w:tcPr>
            <w:tcW w:w="913" w:type="pct"/>
            <w:gridSpan w:val="2"/>
            <w:tcBorders>
              <w:top w:val="nil"/>
              <w:left w:val="nil"/>
              <w:bottom w:val="single" w:sz="2" w:space="0" w:color="31353E"/>
              <w:right w:val="nil"/>
            </w:tcBorders>
            <w:vAlign w:val="center"/>
            <w:hideMark/>
          </w:tcPr>
          <w:p w14:paraId="3050E845" w14:textId="53EABE76" w:rsidR="00F45418" w:rsidRDefault="006F179F">
            <w:pPr>
              <w:pStyle w:val="1MCBodyText"/>
              <w:jc w:val="center"/>
              <w:rPr>
                <w:rFonts w:asciiTheme="minorHAnsi" w:hAnsiTheme="minorHAnsi" w:cstheme="minorHAnsi"/>
                <w:b/>
                <w:bCs/>
                <w:sz w:val="20"/>
              </w:rPr>
            </w:pPr>
            <w:r>
              <w:rPr>
                <w:rFonts w:asciiTheme="minorHAnsi" w:hAnsiTheme="minorHAnsi" w:cstheme="minorHAnsi"/>
                <w:b/>
                <w:bCs/>
                <w:sz w:val="20"/>
              </w:rPr>
              <w:fldChar w:fldCharType="begin"/>
            </w:r>
            <w:r>
              <w:rPr>
                <w:rFonts w:asciiTheme="minorHAnsi" w:hAnsiTheme="minorHAnsi" w:cstheme="minorHAnsi"/>
                <w:b/>
                <w:bCs/>
                <w:sz w:val="20"/>
              </w:rPr>
              <w:instrText xml:space="preserve"> QUOTE “7/1/2024 ” \@ ”MM.DD.yyyy” </w:instrText>
            </w:r>
            <w:r>
              <w:rPr>
                <w:rFonts w:asciiTheme="minorHAnsi" w:hAnsiTheme="minorHAnsi" w:cstheme="minorHAnsi"/>
                <w:b/>
                <w:bCs/>
                <w:sz w:val="20"/>
              </w:rPr>
              <w:fldChar w:fldCharType="separate"/>
            </w:r>
            <w:r w:rsidR="00B10316">
              <w:rPr>
                <w:rFonts w:asciiTheme="minorHAnsi" w:hAnsiTheme="minorHAnsi" w:cstheme="minorHAnsi"/>
                <w:b/>
                <w:bCs/>
                <w:sz w:val="20"/>
              </w:rPr>
              <w:t>07.01.2024</w:t>
            </w:r>
            <w:r>
              <w:rPr>
                <w:rFonts w:asciiTheme="minorHAnsi" w:hAnsiTheme="minorHAnsi" w:cstheme="minorHAnsi"/>
                <w:b/>
                <w:bCs/>
                <w:sz w:val="20"/>
              </w:rPr>
              <w:fldChar w:fldCharType="end"/>
            </w:r>
          </w:p>
        </w:tc>
      </w:tr>
    </w:tbl>
    <w:p w14:paraId="39120C11" w14:textId="77777777" w:rsidR="00F45418" w:rsidRDefault="006F179F" w:rsidP="00EF3FBC">
      <w:pPr>
        <w:pStyle w:val="2020SubHeader"/>
      </w:pPr>
      <w:r>
        <w:t>First Named Insured</w:t>
      </w:r>
    </w:p>
    <w:p w14:paraId="0465AF70" w14:textId="29DEEA5D" w:rsidR="00F45418" w:rsidRDefault="006F179F" w:rsidP="00EF3FBC">
      <w:pPr>
        <w:pStyle w:val="1MCBodyText"/>
      </w:pPr>
      <w:r>
        <w:t>Cherokee Garden Condominium Homes</w:t>
      </w:r>
      <w:r w:rsidR="00FC4F2E">
        <w:t>,</w:t>
      </w:r>
      <w:r>
        <w:t xml:space="preserve"> I</w:t>
      </w:r>
      <w:r w:rsidR="00FC4F2E">
        <w:t>nc.</w:t>
      </w:r>
    </w:p>
    <w:p w14:paraId="4C080533" w14:textId="77777777" w:rsidR="00F45418" w:rsidRDefault="006F179F" w:rsidP="00EF3FBC">
      <w:pPr>
        <w:pStyle w:val="2020SubHeader"/>
      </w:pPr>
      <w:r>
        <w:t>Additional Named Insureds</w:t>
      </w:r>
    </w:p>
    <w:p w14:paraId="143D3680" w14:textId="41FD54D2" w:rsidR="00B10316" w:rsidRDefault="00B10316" w:rsidP="00EF3FBC">
      <w:pPr>
        <w:pStyle w:val="1MCBodyText"/>
        <w:rPr>
          <w:noProof/>
        </w:rPr>
      </w:pPr>
      <w:r>
        <w:rPr>
          <w:noProof/>
        </w:rPr>
        <w:t>None on File</w:t>
      </w:r>
    </w:p>
    <w:p w14:paraId="1883D116" w14:textId="1F23F867" w:rsidR="00F45418" w:rsidRPr="00894212" w:rsidRDefault="006F179F" w:rsidP="00EF3FBC">
      <w:pPr>
        <w:pStyle w:val="2020SubHeader"/>
      </w:pPr>
      <w:r w:rsidRPr="00894212">
        <w:t>Coverage Detail</w:t>
      </w:r>
    </w:p>
    <w:tbl>
      <w:tblPr>
        <w:tblStyle w:val="2022Table"/>
        <w:tblW w:w="10800" w:type="dxa"/>
        <w:tblLayout w:type="fixed"/>
        <w:tblLook w:val="04A0" w:firstRow="1" w:lastRow="0" w:firstColumn="1" w:lastColumn="0" w:noHBand="0" w:noVBand="1"/>
      </w:tblPr>
      <w:tblGrid>
        <w:gridCol w:w="7165"/>
        <w:gridCol w:w="3635"/>
      </w:tblGrid>
      <w:tr w:rsidR="00F65CB0" w:rsidRPr="00894212" w14:paraId="2DE314E8" w14:textId="77777777" w:rsidTr="00E97C8C">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317" w:type="pct"/>
            <w:hideMark/>
          </w:tcPr>
          <w:p w14:paraId="13F8EDF8" w14:textId="77777777" w:rsidR="00F45418" w:rsidRPr="00894212" w:rsidRDefault="006F179F" w:rsidP="00E97C8C">
            <w:pPr>
              <w:pStyle w:val="1MCBodyText"/>
            </w:pPr>
            <w:r w:rsidRPr="00894212">
              <w:t>Description</w:t>
            </w:r>
          </w:p>
        </w:tc>
        <w:tc>
          <w:tcPr>
            <w:tcW w:w="1683" w:type="pct"/>
            <w:hideMark/>
          </w:tcPr>
          <w:p w14:paraId="4FCE06AE" w14:textId="136E0D99" w:rsidR="00F45418" w:rsidRPr="00894212" w:rsidRDefault="006F179F" w:rsidP="00E97C8C">
            <w:pPr>
              <w:pStyle w:val="1MCBodyText"/>
              <w:cnfStyle w:val="100000000000" w:firstRow="1" w:lastRow="0" w:firstColumn="0" w:lastColumn="0" w:oddVBand="0" w:evenVBand="0" w:oddHBand="0" w:evenHBand="0" w:firstRowFirstColumn="0" w:firstRowLastColumn="0" w:lastRowFirstColumn="0" w:lastRowLastColumn="0"/>
            </w:pPr>
            <w:r w:rsidRPr="00894212">
              <w:t>Limit</w:t>
            </w:r>
          </w:p>
        </w:tc>
      </w:tr>
      <w:tr w:rsidR="00F65CB0" w:rsidRPr="00894212" w14:paraId="2D63170F" w14:textId="77777777" w:rsidTr="00E97C8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tcPr>
          <w:p w14:paraId="773D82EC" w14:textId="23E222D9" w:rsidR="00F45418" w:rsidRPr="00894212" w:rsidRDefault="006F179F" w:rsidP="00634748">
            <w:pPr>
              <w:pStyle w:val="1MCBodyText"/>
            </w:pPr>
            <w:r>
              <w:t>Each Occurrence</w:t>
            </w:r>
          </w:p>
        </w:tc>
        <w:tc>
          <w:tcPr>
            <w:tcW w:w="1683" w:type="pct"/>
            <w:hideMark/>
          </w:tcPr>
          <w:p w14:paraId="0DD4879C" w14:textId="1F469C54" w:rsidR="00F45418" w:rsidRPr="00894212" w:rsidRDefault="00B10316" w:rsidP="00077255">
            <w:pPr>
              <w:pStyle w:val="1MCBodyText"/>
              <w:ind w:right="429"/>
              <w:jc w:val="right"/>
              <w:cnfStyle w:val="000000100000" w:firstRow="0" w:lastRow="0" w:firstColumn="0" w:lastColumn="0" w:oddVBand="0" w:evenVBand="0" w:oddHBand="1" w:evenHBand="0" w:firstRowFirstColumn="0" w:firstRowLastColumn="0" w:lastRowFirstColumn="0" w:lastRowLastColumn="0"/>
            </w:pPr>
            <w:r>
              <w:rPr>
                <w:noProof/>
              </w:rPr>
              <w:t>$ 10,000,000</w:t>
            </w:r>
          </w:p>
        </w:tc>
      </w:tr>
      <w:tr w:rsidR="00F65CB0" w:rsidRPr="00894212" w14:paraId="3992B172" w14:textId="77777777" w:rsidTr="00E97C8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4D785471" w14:textId="4C6C8E0D" w:rsidR="00F45418" w:rsidRPr="00894212" w:rsidRDefault="00B10316" w:rsidP="00634748">
            <w:pPr>
              <w:pStyle w:val="1MCBodyText"/>
            </w:pPr>
            <w:r>
              <w:rPr>
                <w:noProof/>
              </w:rPr>
              <w:t>Aggregate</w:t>
            </w:r>
          </w:p>
        </w:tc>
        <w:tc>
          <w:tcPr>
            <w:tcW w:w="1683" w:type="pct"/>
            <w:hideMark/>
          </w:tcPr>
          <w:p w14:paraId="1C4C6385" w14:textId="76182DD4" w:rsidR="00F45418" w:rsidRPr="00894212" w:rsidRDefault="00B10316" w:rsidP="00077255">
            <w:pPr>
              <w:pStyle w:val="1MCBodyText"/>
              <w:ind w:right="429"/>
              <w:jc w:val="right"/>
              <w:cnfStyle w:val="000000010000" w:firstRow="0" w:lastRow="0" w:firstColumn="0" w:lastColumn="0" w:oddVBand="0" w:evenVBand="0" w:oddHBand="0" w:evenHBand="1" w:firstRowFirstColumn="0" w:firstRowLastColumn="0" w:lastRowFirstColumn="0" w:lastRowLastColumn="0"/>
            </w:pPr>
            <w:r>
              <w:rPr>
                <w:noProof/>
              </w:rPr>
              <w:t>$ 10,000,000</w:t>
            </w:r>
          </w:p>
        </w:tc>
      </w:tr>
      <w:tr w:rsidR="004B3B2A" w:rsidRPr="00894212" w14:paraId="62EF10F8" w14:textId="77777777" w:rsidTr="00E97C8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tcPr>
          <w:p w14:paraId="26E7EF41" w14:textId="43EAE62E" w:rsidR="00F45418" w:rsidRDefault="00B10316" w:rsidP="00634748">
            <w:pPr>
              <w:pStyle w:val="1MCBodyText"/>
            </w:pPr>
            <w:r>
              <w:rPr>
                <w:noProof/>
              </w:rPr>
              <w:t>Prod/Comp Ops</w:t>
            </w:r>
          </w:p>
        </w:tc>
        <w:tc>
          <w:tcPr>
            <w:tcW w:w="1683" w:type="pct"/>
          </w:tcPr>
          <w:p w14:paraId="2AD25AB8" w14:textId="30188384" w:rsidR="00F45418" w:rsidRPr="00817419" w:rsidRDefault="00B10316" w:rsidP="00077255">
            <w:pPr>
              <w:pStyle w:val="1MCBodyText"/>
              <w:ind w:right="429"/>
              <w:jc w:val="right"/>
              <w:cnfStyle w:val="000000100000" w:firstRow="0" w:lastRow="0" w:firstColumn="0" w:lastColumn="0" w:oddVBand="0" w:evenVBand="0" w:oddHBand="1" w:evenHBand="0" w:firstRowFirstColumn="0" w:firstRowLastColumn="0" w:lastRowFirstColumn="0" w:lastRowLastColumn="0"/>
            </w:pPr>
            <w:r>
              <w:rPr>
                <w:noProof/>
              </w:rPr>
              <w:t>$ 10,000,000</w:t>
            </w:r>
          </w:p>
        </w:tc>
      </w:tr>
      <w:tr w:rsidR="00F65CB0" w:rsidRPr="00894212" w14:paraId="2DCCE247" w14:textId="77777777" w:rsidTr="00E97C8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3317" w:type="pct"/>
            <w:hideMark/>
          </w:tcPr>
          <w:p w14:paraId="4BAE2ADF" w14:textId="65F5E005" w:rsidR="00F45418" w:rsidRPr="00894212" w:rsidRDefault="00B10316" w:rsidP="00634748">
            <w:pPr>
              <w:pStyle w:val="1MCBodyText"/>
            </w:pPr>
            <w:r>
              <w:rPr>
                <w:noProof/>
              </w:rPr>
              <w:t>Self-Insured Retention</w:t>
            </w:r>
          </w:p>
        </w:tc>
        <w:tc>
          <w:tcPr>
            <w:tcW w:w="1683" w:type="pct"/>
            <w:hideMark/>
          </w:tcPr>
          <w:p w14:paraId="73AF7949" w14:textId="6F702E9C" w:rsidR="00F45418" w:rsidRPr="00894212" w:rsidRDefault="00B10316" w:rsidP="00077255">
            <w:pPr>
              <w:pStyle w:val="1MCBodyText"/>
              <w:ind w:right="429"/>
              <w:jc w:val="right"/>
              <w:cnfStyle w:val="000000010000" w:firstRow="0" w:lastRow="0" w:firstColumn="0" w:lastColumn="0" w:oddVBand="0" w:evenVBand="0" w:oddHBand="0" w:evenHBand="1" w:firstRowFirstColumn="0" w:firstRowLastColumn="0" w:lastRowFirstColumn="0" w:lastRowLastColumn="0"/>
            </w:pPr>
            <w:r>
              <w:rPr>
                <w:noProof/>
              </w:rPr>
              <w:t>$ 10,000</w:t>
            </w:r>
          </w:p>
        </w:tc>
      </w:tr>
    </w:tbl>
    <w:p w14:paraId="42B15907" w14:textId="54201EEA" w:rsidR="00F45418" w:rsidRPr="00894212" w:rsidRDefault="006F179F" w:rsidP="00E97C8C">
      <w:pPr>
        <w:pStyle w:val="2020SubHeader"/>
      </w:pPr>
      <w:r w:rsidRPr="00894212">
        <w:t xml:space="preserve">Underlying </w:t>
      </w:r>
      <w:r>
        <w:t>Insurance</w:t>
      </w:r>
    </w:p>
    <w:tbl>
      <w:tblPr>
        <w:tblStyle w:val="2022Table"/>
        <w:tblW w:w="10800" w:type="dxa"/>
        <w:tblLayout w:type="fixed"/>
        <w:tblLook w:val="04A0" w:firstRow="1" w:lastRow="0" w:firstColumn="1" w:lastColumn="0" w:noHBand="0" w:noVBand="1"/>
      </w:tblPr>
      <w:tblGrid>
        <w:gridCol w:w="4420"/>
        <w:gridCol w:w="2771"/>
        <w:gridCol w:w="3609"/>
      </w:tblGrid>
      <w:tr w:rsidR="00D06B97" w:rsidRPr="00894212" w14:paraId="0F44831E" w14:textId="77777777" w:rsidTr="00E97C8C">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046" w:type="pct"/>
            <w:hideMark/>
          </w:tcPr>
          <w:p w14:paraId="28B140C7" w14:textId="77777777" w:rsidR="00F45418" w:rsidRPr="00894212" w:rsidRDefault="006F179F" w:rsidP="004D76D1">
            <w:pPr>
              <w:pStyle w:val="1MCTableHeader"/>
            </w:pPr>
            <w:r>
              <w:t>Coverage</w:t>
            </w:r>
          </w:p>
        </w:tc>
        <w:tc>
          <w:tcPr>
            <w:tcW w:w="1283" w:type="pct"/>
            <w:hideMark/>
          </w:tcPr>
          <w:p w14:paraId="330EE6F7" w14:textId="77777777" w:rsidR="00F45418" w:rsidRPr="00894212" w:rsidRDefault="006F179F" w:rsidP="004D76D1">
            <w:pPr>
              <w:pStyle w:val="1MCTableHeader"/>
              <w:cnfStyle w:val="100000000000" w:firstRow="1" w:lastRow="0" w:firstColumn="0" w:lastColumn="0" w:oddVBand="0" w:evenVBand="0" w:oddHBand="0" w:evenHBand="0" w:firstRowFirstColumn="0" w:firstRowLastColumn="0" w:lastRowFirstColumn="0" w:lastRowLastColumn="0"/>
            </w:pPr>
            <w:r w:rsidRPr="00894212">
              <w:t>Limit</w:t>
            </w:r>
          </w:p>
        </w:tc>
        <w:tc>
          <w:tcPr>
            <w:tcW w:w="1671" w:type="pct"/>
          </w:tcPr>
          <w:p w14:paraId="5DBF4EF2" w14:textId="77777777" w:rsidR="00F45418" w:rsidRPr="00894212" w:rsidRDefault="00F45418" w:rsidP="004D76D1">
            <w:pPr>
              <w:pStyle w:val="1MCTableHeader"/>
              <w:cnfStyle w:val="100000000000" w:firstRow="1" w:lastRow="0" w:firstColumn="0" w:lastColumn="0" w:oddVBand="0" w:evenVBand="0" w:oddHBand="0" w:evenHBand="0" w:firstRowFirstColumn="0" w:firstRowLastColumn="0" w:lastRowFirstColumn="0" w:lastRowLastColumn="0"/>
            </w:pPr>
          </w:p>
        </w:tc>
      </w:tr>
      <w:tr w:rsidR="00D06B97" w:rsidRPr="00894212" w14:paraId="6135ECE8" w14:textId="77777777" w:rsidTr="00E97C8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046" w:type="pct"/>
            <w:hideMark/>
          </w:tcPr>
          <w:p w14:paraId="5266CA46" w14:textId="551C7082" w:rsidR="00F45418" w:rsidRPr="008301EC" w:rsidRDefault="006F179F" w:rsidP="00D06B97">
            <w:pPr>
              <w:pStyle w:val="1MCBodyText"/>
            </w:pPr>
            <w:r w:rsidRPr="008301EC">
              <w:t>Auto Liability</w:t>
            </w:r>
          </w:p>
        </w:tc>
        <w:tc>
          <w:tcPr>
            <w:tcW w:w="1283" w:type="pct"/>
            <w:hideMark/>
          </w:tcPr>
          <w:p w14:paraId="4C6AB7FF" w14:textId="045C82DC" w:rsidR="00F45418" w:rsidRPr="008301EC" w:rsidRDefault="00B10316" w:rsidP="00D06B97">
            <w:pPr>
              <w:pStyle w:val="1MCBodyText"/>
              <w:jc w:val="right"/>
              <w:cnfStyle w:val="000000100000" w:firstRow="0" w:lastRow="0" w:firstColumn="0" w:lastColumn="0" w:oddVBand="0" w:evenVBand="0" w:oddHBand="1" w:evenHBand="0" w:firstRowFirstColumn="0" w:firstRowLastColumn="0" w:lastRowFirstColumn="0" w:lastRowLastColumn="0"/>
            </w:pPr>
            <w:r w:rsidRPr="008301EC">
              <w:rPr>
                <w:noProof/>
              </w:rPr>
              <w:t xml:space="preserve">$ </w:t>
            </w:r>
            <w:r>
              <w:rPr>
                <w:noProof/>
              </w:rPr>
              <w:t>1,000,000</w:t>
            </w:r>
          </w:p>
        </w:tc>
        <w:tc>
          <w:tcPr>
            <w:tcW w:w="1671" w:type="pct"/>
          </w:tcPr>
          <w:p w14:paraId="35217FF0" w14:textId="77777777" w:rsidR="00F45418" w:rsidRPr="00077255" w:rsidRDefault="006F179F" w:rsidP="00CD626C">
            <w:pPr>
              <w:pStyle w:val="1MCBodyText"/>
              <w:cnfStyle w:val="000000100000" w:firstRow="0" w:lastRow="0" w:firstColumn="0" w:lastColumn="0" w:oddVBand="0" w:evenVBand="0" w:oddHBand="1" w:evenHBand="0" w:firstRowFirstColumn="0" w:firstRowLastColumn="0" w:lastRowFirstColumn="0" w:lastRowLastColumn="0"/>
            </w:pPr>
            <w:r w:rsidRPr="00077255">
              <w:t>Combined Single Limit</w:t>
            </w:r>
          </w:p>
        </w:tc>
      </w:tr>
      <w:tr w:rsidR="00D06B97" w:rsidRPr="00894212" w14:paraId="61A058F8" w14:textId="77777777" w:rsidTr="00E97C8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046" w:type="pct"/>
            <w:hideMark/>
          </w:tcPr>
          <w:p w14:paraId="6CCE6E80" w14:textId="77777777" w:rsidR="00F45418" w:rsidRPr="008301EC" w:rsidRDefault="006F179F" w:rsidP="00D04A05">
            <w:pPr>
              <w:pStyle w:val="1MCBodyText"/>
            </w:pPr>
            <w:r w:rsidRPr="008301EC">
              <w:t>General Liability</w:t>
            </w:r>
          </w:p>
        </w:tc>
        <w:tc>
          <w:tcPr>
            <w:tcW w:w="1283" w:type="pct"/>
            <w:hideMark/>
          </w:tcPr>
          <w:p w14:paraId="467205C2" w14:textId="3E1EF8FD" w:rsidR="00F45418" w:rsidRPr="008301EC" w:rsidRDefault="00B10316" w:rsidP="00D04A05">
            <w:pPr>
              <w:pStyle w:val="1MCBodyText"/>
              <w:jc w:val="right"/>
              <w:cnfStyle w:val="000000010000" w:firstRow="0" w:lastRow="0" w:firstColumn="0" w:lastColumn="0" w:oddVBand="0" w:evenVBand="0" w:oddHBand="0" w:evenHBand="1" w:firstRowFirstColumn="0" w:firstRowLastColumn="0" w:lastRowFirstColumn="0" w:lastRowLastColumn="0"/>
            </w:pPr>
            <w:r w:rsidRPr="008301EC">
              <w:rPr>
                <w:noProof/>
              </w:rPr>
              <w:t xml:space="preserve">$ </w:t>
            </w:r>
            <w:r>
              <w:rPr>
                <w:noProof/>
              </w:rPr>
              <w:t>2,000,000</w:t>
            </w:r>
          </w:p>
          <w:p w14:paraId="1F53B4A0" w14:textId="1D27872F" w:rsidR="00F45418" w:rsidRPr="008301EC" w:rsidRDefault="00B10316" w:rsidP="00D04A05">
            <w:pPr>
              <w:pStyle w:val="1MCBodyText"/>
              <w:jc w:val="right"/>
              <w:cnfStyle w:val="000000010000" w:firstRow="0" w:lastRow="0" w:firstColumn="0" w:lastColumn="0" w:oddVBand="0" w:evenVBand="0" w:oddHBand="0" w:evenHBand="1" w:firstRowFirstColumn="0" w:firstRowLastColumn="0" w:lastRowFirstColumn="0" w:lastRowLastColumn="0"/>
            </w:pPr>
            <w:r w:rsidRPr="008301EC">
              <w:rPr>
                <w:noProof/>
              </w:rPr>
              <w:t xml:space="preserve">$ </w:t>
            </w:r>
            <w:r>
              <w:rPr>
                <w:noProof/>
              </w:rPr>
              <w:t>4,000,000</w:t>
            </w:r>
          </w:p>
          <w:p w14:paraId="4241D075" w14:textId="3210D34E" w:rsidR="00B10316" w:rsidRPr="008301EC" w:rsidRDefault="00B10316" w:rsidP="0078077E">
            <w:pPr>
              <w:pStyle w:val="1MCBodyText"/>
              <w:jc w:val="right"/>
              <w:cnfStyle w:val="000000010000" w:firstRow="0" w:lastRow="0" w:firstColumn="0" w:lastColumn="0" w:oddVBand="0" w:evenVBand="0" w:oddHBand="0" w:evenHBand="1" w:firstRowFirstColumn="0" w:firstRowLastColumn="0" w:lastRowFirstColumn="0" w:lastRowLastColumn="0"/>
              <w:rPr>
                <w:noProof/>
              </w:rPr>
            </w:pPr>
            <w:r w:rsidRPr="008301EC">
              <w:rPr>
                <w:noProof/>
              </w:rPr>
              <w:t xml:space="preserve">$ </w:t>
            </w:r>
            <w:r>
              <w:rPr>
                <w:noProof/>
              </w:rPr>
              <w:t>4,000,000</w:t>
            </w:r>
          </w:p>
          <w:p w14:paraId="1DE00328" w14:textId="2B4C882C" w:rsidR="00F45418" w:rsidRPr="008301EC" w:rsidRDefault="00B10316" w:rsidP="007D2216">
            <w:pPr>
              <w:pStyle w:val="1MCBodyText"/>
              <w:jc w:val="right"/>
              <w:cnfStyle w:val="000000010000" w:firstRow="0" w:lastRow="0" w:firstColumn="0" w:lastColumn="0" w:oddVBand="0" w:evenVBand="0" w:oddHBand="0" w:evenHBand="1" w:firstRowFirstColumn="0" w:firstRowLastColumn="0" w:lastRowFirstColumn="0" w:lastRowLastColumn="0"/>
            </w:pPr>
            <w:r w:rsidRPr="008301EC">
              <w:rPr>
                <w:noProof/>
              </w:rPr>
              <w:t xml:space="preserve">$ </w:t>
            </w:r>
            <w:r>
              <w:rPr>
                <w:noProof/>
              </w:rPr>
              <w:t>2,000,000</w:t>
            </w:r>
          </w:p>
        </w:tc>
        <w:tc>
          <w:tcPr>
            <w:tcW w:w="1671" w:type="pct"/>
          </w:tcPr>
          <w:p w14:paraId="35E5DEAA" w14:textId="77777777" w:rsidR="00F45418" w:rsidRPr="00077255" w:rsidRDefault="006F179F" w:rsidP="00D06B97">
            <w:pPr>
              <w:pStyle w:val="1MCBodyText0"/>
              <w:cnfStyle w:val="000000010000" w:firstRow="0" w:lastRow="0" w:firstColumn="0" w:lastColumn="0" w:oddVBand="0" w:evenVBand="0" w:oddHBand="0" w:evenHBand="1" w:firstRowFirstColumn="0" w:firstRowLastColumn="0" w:lastRowFirstColumn="0" w:lastRowLastColumn="0"/>
            </w:pPr>
            <w:r w:rsidRPr="00077255">
              <w:t>Each Occurrence</w:t>
            </w:r>
          </w:p>
          <w:p w14:paraId="4E9BDE06" w14:textId="77777777" w:rsidR="00F45418" w:rsidRPr="00077255" w:rsidRDefault="006F179F" w:rsidP="00D06B97">
            <w:pPr>
              <w:pStyle w:val="1MCBodyText0"/>
              <w:cnfStyle w:val="000000010000" w:firstRow="0" w:lastRow="0" w:firstColumn="0" w:lastColumn="0" w:oddVBand="0" w:evenVBand="0" w:oddHBand="0" w:evenHBand="1" w:firstRowFirstColumn="0" w:firstRowLastColumn="0" w:lastRowFirstColumn="0" w:lastRowLastColumn="0"/>
            </w:pPr>
            <w:r w:rsidRPr="00077255">
              <w:t>General Aggregate</w:t>
            </w:r>
          </w:p>
          <w:p w14:paraId="0FA9E9DB" w14:textId="72F0D7DB" w:rsidR="00B10316" w:rsidRPr="00077255" w:rsidRDefault="006F179F" w:rsidP="008B3DEB">
            <w:pPr>
              <w:pStyle w:val="1MCBodyText0"/>
              <w:cnfStyle w:val="000000010000" w:firstRow="0" w:lastRow="0" w:firstColumn="0" w:lastColumn="0" w:oddVBand="0" w:evenVBand="0" w:oddHBand="0" w:evenHBand="1" w:firstRowFirstColumn="0" w:firstRowLastColumn="0" w:lastRowFirstColumn="0" w:lastRowLastColumn="0"/>
              <w:rPr>
                <w:noProof/>
              </w:rPr>
            </w:pPr>
            <w:r w:rsidRPr="00077255">
              <w:t>Products Aggregate</w:t>
            </w:r>
          </w:p>
          <w:p w14:paraId="6680433D" w14:textId="48A81315" w:rsidR="00F45418" w:rsidRPr="00077255" w:rsidRDefault="00B10316" w:rsidP="008B3DEB">
            <w:pPr>
              <w:pStyle w:val="1MCBodyText0"/>
              <w:cnfStyle w:val="000000010000" w:firstRow="0" w:lastRow="0" w:firstColumn="0" w:lastColumn="0" w:oddVBand="0" w:evenVBand="0" w:oddHBand="0" w:evenHBand="1" w:firstRowFirstColumn="0" w:firstRowLastColumn="0" w:lastRowFirstColumn="0" w:lastRowLastColumn="0"/>
            </w:pPr>
            <w:r w:rsidRPr="00077255">
              <w:rPr>
                <w:noProof/>
              </w:rPr>
              <w:t>Personal and Advertising Injury</w:t>
            </w:r>
          </w:p>
        </w:tc>
      </w:tr>
      <w:tr w:rsidR="00D06B97" w:rsidRPr="00894212" w14:paraId="1DD71D6F" w14:textId="77777777" w:rsidTr="00E97C8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046" w:type="pct"/>
            <w:hideMark/>
          </w:tcPr>
          <w:p w14:paraId="5F820BD1" w14:textId="77777777" w:rsidR="00F45418" w:rsidRPr="008301EC" w:rsidRDefault="006F179F" w:rsidP="00B20436">
            <w:pPr>
              <w:pStyle w:val="1MCBodyText"/>
            </w:pPr>
            <w:r w:rsidRPr="008301EC">
              <w:t>Employers Liability</w:t>
            </w:r>
          </w:p>
        </w:tc>
        <w:tc>
          <w:tcPr>
            <w:tcW w:w="1283" w:type="pct"/>
            <w:hideMark/>
          </w:tcPr>
          <w:p w14:paraId="1B0C3615" w14:textId="107D1B9B" w:rsidR="00F45418" w:rsidRPr="008301EC" w:rsidRDefault="00B10316" w:rsidP="00D06B97">
            <w:pPr>
              <w:pStyle w:val="1MCBodyText"/>
              <w:jc w:val="right"/>
              <w:cnfStyle w:val="000000100000" w:firstRow="0" w:lastRow="0" w:firstColumn="0" w:lastColumn="0" w:oddVBand="0" w:evenVBand="0" w:oddHBand="1" w:evenHBand="0" w:firstRowFirstColumn="0" w:firstRowLastColumn="0" w:lastRowFirstColumn="0" w:lastRowLastColumn="0"/>
            </w:pPr>
            <w:r w:rsidRPr="008301EC">
              <w:rPr>
                <w:noProof/>
              </w:rPr>
              <w:t xml:space="preserve">$ </w:t>
            </w:r>
            <w:r>
              <w:rPr>
                <w:noProof/>
              </w:rPr>
              <w:t>100,000</w:t>
            </w:r>
          </w:p>
          <w:p w14:paraId="0E1782DC" w14:textId="0E0AAB79" w:rsidR="00F45418" w:rsidRPr="008301EC" w:rsidRDefault="00B10316" w:rsidP="00C0205B">
            <w:pPr>
              <w:pStyle w:val="1MCBodyText"/>
              <w:jc w:val="right"/>
              <w:cnfStyle w:val="000000100000" w:firstRow="0" w:lastRow="0" w:firstColumn="0" w:lastColumn="0" w:oddVBand="0" w:evenVBand="0" w:oddHBand="1" w:evenHBand="0" w:firstRowFirstColumn="0" w:firstRowLastColumn="0" w:lastRowFirstColumn="0" w:lastRowLastColumn="0"/>
            </w:pPr>
            <w:r w:rsidRPr="008301EC">
              <w:rPr>
                <w:noProof/>
              </w:rPr>
              <w:t xml:space="preserve">$ </w:t>
            </w:r>
            <w:r>
              <w:rPr>
                <w:noProof/>
              </w:rPr>
              <w:t>100,000</w:t>
            </w:r>
          </w:p>
          <w:p w14:paraId="55B94A41" w14:textId="5349C2BF" w:rsidR="00F45418" w:rsidRPr="008301EC" w:rsidRDefault="00B10316" w:rsidP="007D2216">
            <w:pPr>
              <w:pStyle w:val="1MCBodyText"/>
              <w:jc w:val="right"/>
              <w:cnfStyle w:val="000000100000" w:firstRow="0" w:lastRow="0" w:firstColumn="0" w:lastColumn="0" w:oddVBand="0" w:evenVBand="0" w:oddHBand="1" w:evenHBand="0" w:firstRowFirstColumn="0" w:firstRowLastColumn="0" w:lastRowFirstColumn="0" w:lastRowLastColumn="0"/>
            </w:pPr>
            <w:r w:rsidRPr="008301EC">
              <w:rPr>
                <w:noProof/>
              </w:rPr>
              <w:t xml:space="preserve">$ </w:t>
            </w:r>
            <w:r>
              <w:rPr>
                <w:noProof/>
              </w:rPr>
              <w:t>500,000</w:t>
            </w:r>
          </w:p>
        </w:tc>
        <w:tc>
          <w:tcPr>
            <w:tcW w:w="1671" w:type="pct"/>
          </w:tcPr>
          <w:p w14:paraId="4062800C" w14:textId="77777777" w:rsidR="00F45418" w:rsidRPr="00077255" w:rsidRDefault="006F179F" w:rsidP="00CD626C">
            <w:pPr>
              <w:pStyle w:val="1MCBodyText"/>
              <w:cnfStyle w:val="000000100000" w:firstRow="0" w:lastRow="0" w:firstColumn="0" w:lastColumn="0" w:oddVBand="0" w:evenVBand="0" w:oddHBand="1" w:evenHBand="0" w:firstRowFirstColumn="0" w:firstRowLastColumn="0" w:lastRowFirstColumn="0" w:lastRowLastColumn="0"/>
            </w:pPr>
            <w:r w:rsidRPr="00077255">
              <w:t>Each Accident</w:t>
            </w:r>
            <w:r w:rsidRPr="00077255">
              <w:br/>
              <w:t>Disease Each Employee</w:t>
            </w:r>
            <w:r w:rsidRPr="00077255">
              <w:br/>
              <w:t>Disease Policy Limit</w:t>
            </w:r>
          </w:p>
        </w:tc>
      </w:tr>
      <w:tr w:rsidR="00D06B97" w:rsidRPr="00894212" w14:paraId="2DB6952A" w14:textId="77777777" w:rsidTr="00E97C8C">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046" w:type="pct"/>
            <w:hideMark/>
          </w:tcPr>
          <w:p w14:paraId="6090F354" w14:textId="405160CF" w:rsidR="00F45418" w:rsidRPr="008301EC" w:rsidRDefault="00FC4F2E" w:rsidP="00CD626C">
            <w:pPr>
              <w:pStyle w:val="1MCBodyText"/>
            </w:pPr>
            <w:r>
              <w:rPr>
                <w:noProof/>
              </w:rPr>
              <w:t>Directors &amp; Officers Liability</w:t>
            </w:r>
          </w:p>
        </w:tc>
        <w:tc>
          <w:tcPr>
            <w:tcW w:w="1283" w:type="pct"/>
            <w:hideMark/>
          </w:tcPr>
          <w:p w14:paraId="2E1F53DD" w14:textId="77777777" w:rsidR="00F45418" w:rsidRDefault="00B10316" w:rsidP="00B20436">
            <w:pPr>
              <w:pStyle w:val="1MCBodyText"/>
              <w:jc w:val="right"/>
              <w:cnfStyle w:val="000000010000" w:firstRow="0" w:lastRow="0" w:firstColumn="0" w:lastColumn="0" w:oddVBand="0" w:evenVBand="0" w:oddHBand="0" w:evenHBand="1" w:firstRowFirstColumn="0" w:firstRowLastColumn="0" w:lastRowFirstColumn="0" w:lastRowLastColumn="0"/>
              <w:rPr>
                <w:noProof/>
              </w:rPr>
            </w:pPr>
            <w:r w:rsidRPr="008301EC">
              <w:rPr>
                <w:noProof/>
              </w:rPr>
              <w:t xml:space="preserve">$ </w:t>
            </w:r>
            <w:r>
              <w:rPr>
                <w:noProof/>
              </w:rPr>
              <w:t>2,000,000</w:t>
            </w:r>
          </w:p>
          <w:p w14:paraId="33D3CCB6" w14:textId="01BF1497" w:rsidR="00FC4F2E" w:rsidRPr="008301EC" w:rsidRDefault="00FC4F2E" w:rsidP="00B20436">
            <w:pPr>
              <w:pStyle w:val="1MCBodyText"/>
              <w:jc w:val="right"/>
              <w:cnfStyle w:val="000000010000" w:firstRow="0" w:lastRow="0" w:firstColumn="0" w:lastColumn="0" w:oddVBand="0" w:evenVBand="0" w:oddHBand="0" w:evenHBand="1" w:firstRowFirstColumn="0" w:firstRowLastColumn="0" w:lastRowFirstColumn="0" w:lastRowLastColumn="0"/>
            </w:pPr>
            <w:r>
              <w:rPr>
                <w:noProof/>
              </w:rPr>
              <w:t>$ 2,000,000</w:t>
            </w:r>
          </w:p>
        </w:tc>
        <w:tc>
          <w:tcPr>
            <w:tcW w:w="1671" w:type="pct"/>
          </w:tcPr>
          <w:p w14:paraId="08F21C7F" w14:textId="77777777" w:rsidR="00F45418" w:rsidRDefault="00FC4F2E" w:rsidP="00CD626C">
            <w:pPr>
              <w:pStyle w:val="1MCBodyText"/>
              <w:cnfStyle w:val="000000010000" w:firstRow="0" w:lastRow="0" w:firstColumn="0" w:lastColumn="0" w:oddVBand="0" w:evenVBand="0" w:oddHBand="0" w:evenHBand="1" w:firstRowFirstColumn="0" w:firstRowLastColumn="0" w:lastRowFirstColumn="0" w:lastRowLastColumn="0"/>
            </w:pPr>
            <w:r>
              <w:t>Occurrence</w:t>
            </w:r>
          </w:p>
          <w:p w14:paraId="5F612ADF" w14:textId="68B1C767" w:rsidR="00FC4F2E" w:rsidRPr="00077255" w:rsidRDefault="00FC4F2E" w:rsidP="00CD626C">
            <w:pPr>
              <w:pStyle w:val="1MCBodyText"/>
              <w:cnfStyle w:val="000000010000" w:firstRow="0" w:lastRow="0" w:firstColumn="0" w:lastColumn="0" w:oddVBand="0" w:evenVBand="0" w:oddHBand="0" w:evenHBand="1" w:firstRowFirstColumn="0" w:firstRowLastColumn="0" w:lastRowFirstColumn="0" w:lastRowLastColumn="0"/>
            </w:pPr>
            <w:r>
              <w:t>Aggregate</w:t>
            </w:r>
          </w:p>
        </w:tc>
      </w:tr>
    </w:tbl>
    <w:p w14:paraId="63ACC1F3" w14:textId="2EAC99A9" w:rsidR="00F45418" w:rsidRDefault="00F45418" w:rsidP="00CD626C">
      <w:pPr>
        <w:pStyle w:val="1MCBodyText"/>
      </w:pPr>
    </w:p>
    <w:sectPr w:rsidR="00F45418" w:rsidSect="00E97C8C">
      <w:pgSz w:w="12240" w:h="15840" w:code="1"/>
      <w:pgMar w:top="720" w:right="720" w:bottom="1440" w:left="720" w:header="720"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AB5444" w14:textId="77777777" w:rsidR="00855A44" w:rsidRDefault="00855A44">
      <w:r>
        <w:separator/>
      </w:r>
    </w:p>
  </w:endnote>
  <w:endnote w:type="continuationSeparator" w:id="0">
    <w:p w14:paraId="2551D585" w14:textId="77777777" w:rsidR="00855A44" w:rsidRDefault="00855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sa Offc Serif Pro">
    <w:charset w:val="00"/>
    <w:family w:val="auto"/>
    <w:pitch w:val="variable"/>
    <w:sig w:usb0="800002E7" w:usb1="00000002"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obe Garamond Pro">
    <w:altName w:val="Garamond"/>
    <w:panose1 w:val="00000000000000000000"/>
    <w:charset w:val="00"/>
    <w:family w:val="roman"/>
    <w:notTrueType/>
    <w:pitch w:val="variable"/>
    <w:sig w:usb0="800000AF" w:usb1="5000205B" w:usb2="00000000" w:usb3="00000000" w:csb0="0000009B"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altName w:val="Segoe UI"/>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F6177" w14:textId="77777777" w:rsidR="00B144C8" w:rsidRDefault="00EB604F" w:rsidP="00E723C8">
    <w:pPr>
      <w:pStyle w:val="1MCBodyText"/>
    </w:pPr>
    <w:r>
      <w:rPr>
        <w:noProof/>
      </w:rPr>
      <mc:AlternateContent>
        <mc:Choice Requires="wps">
          <w:drawing>
            <wp:anchor distT="45720" distB="45720" distL="114300" distR="114300" simplePos="0" relativeHeight="251663360" behindDoc="0" locked="0" layoutInCell="1" allowOverlap="1" wp14:anchorId="09513A19" wp14:editId="0F1C453B">
              <wp:simplePos x="0" y="0"/>
              <wp:positionH relativeFrom="column">
                <wp:posOffset>537667</wp:posOffset>
              </wp:positionH>
              <wp:positionV relativeFrom="paragraph">
                <wp:posOffset>388290</wp:posOffset>
              </wp:positionV>
              <wp:extent cx="6492240" cy="281940"/>
              <wp:effectExtent l="0" t="0" r="0" b="3810"/>
              <wp:wrapSquare wrapText="bothSides"/>
              <wp:docPr id="200" name="41eeaf36-604f-4cdc-9bcc-4794c85c5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281940"/>
                      </a:xfrm>
                      <a:prstGeom prst="rect">
                        <a:avLst/>
                      </a:prstGeom>
                      <a:noFill/>
                      <a:ln w="9525">
                        <a:noFill/>
                        <a:miter lim="800000"/>
                        <a:headEnd/>
                        <a:tailEnd/>
                      </a:ln>
                    </wps:spPr>
                    <wps:txbx>
                      <w:txbxContent>
                        <w:p w14:paraId="35D0D3E3" w14:textId="77777777" w:rsidR="002A21A6" w:rsidRPr="00C30667" w:rsidRDefault="002A21A6" w:rsidP="003E5F48">
                          <w:pPr>
                            <w:ind w:hanging="90"/>
                            <w:rPr>
                              <w:color w:val="FFFFFF" w:themeColor="background1"/>
                              <w:spacing w:val="-8"/>
                              <w:sz w:val="21"/>
                              <w:szCs w:val="21"/>
                            </w:rPr>
                          </w:pPr>
                          <w:r w:rsidRPr="00C30667">
                            <w:rPr>
                              <w:rFonts w:ascii="Open Sans" w:hAnsi="Open Sans" w:cs="Open Sans"/>
                              <w:color w:val="FFFFFF" w:themeColor="background1"/>
                              <w:spacing w:val="-8"/>
                              <w:sz w:val="21"/>
                              <w:szCs w:val="21"/>
                            </w:rPr>
                            <w:t>Risk Management | Business Insurance | Employee Benefits | HR Outsourcing | 401K | Personal Insurance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9513A19" id="_x0000_t202" coordsize="21600,21600" o:spt="202" path="m,l,21600r21600,l21600,xe">
              <v:stroke joinstyle="miter"/>
              <v:path gradientshapeok="t" o:connecttype="rect"/>
            </v:shapetype>
            <v:shape id="41eeaf36-604f-4cdc-9bcc-4794c85c5473" o:spid="_x0000_s1036" type="#_x0000_t202" style="position:absolute;margin-left:42.35pt;margin-top:30.55pt;width:511.2pt;height:22.2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" filled="f" stroked="f">
              <v:textbox style="mso-fit-shape-to-text:t">
                <w:txbxContent>
                  <w:p w14:paraId="35D0D3E3" w14:textId="77777777" w:rsidR="002A21A6" w:rsidRPr="00C30667" w:rsidRDefault="002A21A6" w:rsidP="003E5F48">
                    <w:pPr>
                      <w:ind w:hanging="90"/>
                      <w:rPr>
                        <w:color w:val="FFFFFF" w:themeColor="background1"/>
                        <w:spacing w:val="-8"/>
                        <w:sz w:val="21"/>
                        <w:szCs w:val="21"/>
                      </w:rPr>
                    </w:pPr>
                    <w:r w:rsidRPr="00C30667">
                      <w:rPr>
                        <w:rFonts w:ascii="Open Sans" w:hAnsi="Open Sans" w:cs="Open Sans"/>
                        <w:color w:val="FFFFFF" w:themeColor="background1"/>
                        <w:spacing w:val="-8"/>
                        <w:sz w:val="21"/>
                        <w:szCs w:val="21"/>
                      </w:rPr>
                      <w:t>Risk Management | Business Insurance | Employee Benefits | HR Outsourcing | 401K | Personal Insurance</w:t>
                    </w:r>
                  </w:p>
                </w:txbxContent>
              </v:textbox>
              <w10:wrap type="square"/>
            </v:shape>
          </w:pict>
        </mc:Fallback>
      </mc:AlternateContent>
    </w:r>
    <w:r w:rsidR="00C30667">
      <w:rPr>
        <w:noProof/>
      </w:rPr>
      <mc:AlternateContent>
        <mc:Choice Requires="wps">
          <w:drawing>
            <wp:anchor distT="0" distB="0" distL="114300" distR="114300" simplePos="0" relativeHeight="251653120" behindDoc="0" locked="0" layoutInCell="1" allowOverlap="1" wp14:anchorId="487E657B" wp14:editId="604FB372">
              <wp:simplePos x="0" y="0"/>
              <wp:positionH relativeFrom="column">
                <wp:posOffset>510988</wp:posOffset>
              </wp:positionH>
              <wp:positionV relativeFrom="paragraph">
                <wp:posOffset>353402</wp:posOffset>
              </wp:positionV>
              <wp:extent cx="0" cy="337820"/>
              <wp:effectExtent l="0" t="0" r="38100" b="24130"/>
              <wp:wrapNone/>
              <wp:docPr id="201" name="ca43cbc7-ce25-4ece-ab44-6caa32ddb077"/>
              <wp:cNvGraphicFramePr/>
              <a:graphic xmlns:a="http://schemas.openxmlformats.org/drawingml/2006/main">
                <a:graphicData uri="http://schemas.microsoft.com/office/word/2010/wordprocessingShape">
                  <wps:wsp>
                    <wps:cNvCnPr/>
                    <wps:spPr>
                      <a:xfrm>
                        <a:off x="0" y="0"/>
                        <a:ext cx="0" cy="337820"/>
                      </a:xfrm>
                      <a:prstGeom prst="line">
                        <a:avLst/>
                      </a:prstGeom>
                      <a:ln w="19050">
                        <a:solidFill>
                          <a:srgbClr val="E2A92E"/>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72F686D1" id="ca43cbc7-ce25-4ece-ab44-6caa32ddb07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25pt,27.85pt" to="40.25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" strokecolor="#e2a92e" strokeweight="1.5pt"/>
          </w:pict>
        </mc:Fallback>
      </mc:AlternateContent>
    </w:r>
    <w:r w:rsidR="00C30667">
      <w:rPr>
        <w:rFonts w:ascii="Times New Roman" w:hAnsi="Times New Roman"/>
        <w:noProof/>
        <w:sz w:val="24"/>
        <w:szCs w:val="24"/>
      </w:rPr>
      <w:drawing>
        <wp:anchor distT="36576" distB="36576" distL="36576" distR="36576" simplePos="0" relativeHeight="251659264" behindDoc="0" locked="0" layoutInCell="1" allowOverlap="1" wp14:anchorId="229E68C5" wp14:editId="10ACB759">
          <wp:simplePos x="0" y="0"/>
          <wp:positionH relativeFrom="margin">
            <wp:posOffset>-182319</wp:posOffset>
          </wp:positionH>
          <wp:positionV relativeFrom="paragraph">
            <wp:posOffset>302482</wp:posOffset>
          </wp:positionV>
          <wp:extent cx="624840" cy="457200"/>
          <wp:effectExtent l="0" t="0" r="3810" b="0"/>
          <wp:wrapNone/>
          <wp:docPr id="204" name="b9fa7351-e92a-4b57-863c-48bf6aaf175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Logo, company name&#10;&#10;Description automatically generated"/>
                  <pic:cNvPicPr>
                    <a:picLocks noChangeAspect="1" noChangeArrowheads="1"/>
                  </pic:cNvPicPr>
                </pic:nvPicPr>
                <pic:blipFill>
                  <a:blip r:embed="rId1">
                    <a:clrChange>
                      <a:clrFrom>
                        <a:srgbClr val="FFFFFE"/>
                      </a:clrFrom>
                      <a:clrTo>
                        <a:srgbClr val="FFFFFE">
                          <a:alpha val="0"/>
                        </a:srgbClr>
                      </a:clrTo>
                    </a:clrChange>
                    <a:lum bright="70000" contrast="-70000"/>
                    <a:extLst>
                      <a:ext uri="{28A0092B-C50C-407E-A947-70E740481C1C}">
                        <a14:useLocalDpi xmlns:a14="http://schemas.microsoft.com/office/drawing/2010/main" val="0"/>
                      </a:ext>
                    </a:extLst>
                  </a:blip>
                  <a:srcRect b="18109"/>
                  <a:stretch>
                    <a:fillRect/>
                  </a:stretch>
                </pic:blipFill>
                <pic:spPr bwMode="auto">
                  <a:xfrm>
                    <a:off x="0" y="0"/>
                    <a:ext cx="624840" cy="457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B32D5">
      <w:rPr>
        <w:noProof/>
      </w:rPr>
      <mc:AlternateContent>
        <mc:Choice Requires="wps">
          <w:drawing>
            <wp:anchor distT="0" distB="0" distL="114300" distR="114300" simplePos="0" relativeHeight="251651072" behindDoc="0" locked="0" layoutInCell="1" allowOverlap="1" wp14:anchorId="2FAC6915" wp14:editId="0D0D6198">
              <wp:simplePos x="0" y="0"/>
              <wp:positionH relativeFrom="page">
                <wp:align>right</wp:align>
              </wp:positionH>
              <wp:positionV relativeFrom="paragraph">
                <wp:posOffset>182293</wp:posOffset>
              </wp:positionV>
              <wp:extent cx="10058400" cy="940280"/>
              <wp:effectExtent l="0" t="0" r="0" b="0"/>
              <wp:wrapNone/>
              <wp:docPr id="202" name="98abb15a-c825-471e-8b3f-325ee0ee7c36"/>
              <wp:cNvGraphicFramePr/>
              <a:graphic xmlns:a="http://schemas.openxmlformats.org/drawingml/2006/main">
                <a:graphicData uri="http://schemas.microsoft.com/office/word/2010/wordprocessingShape">
                  <wps:wsp>
                    <wps:cNvSpPr/>
                    <wps:spPr>
                      <a:xfrm>
                        <a:off x="0" y="0"/>
                        <a:ext cx="10058400" cy="940280"/>
                      </a:xfrm>
                      <a:prstGeom prst="rect">
                        <a:avLst/>
                      </a:prstGeom>
                      <a:solidFill>
                        <a:srgbClr val="4D4D4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711670" w14:textId="77777777" w:rsidR="001B2BE4" w:rsidRDefault="001B2BE4" w:rsidP="001B2BE4">
                          <w:pPr>
                            <w:pStyle w:val="1MCBodyText"/>
                            <w:ind w:right="220" w:firstLine="1800"/>
                            <w:jc w:val="right"/>
                            <w:rPr>
                              <w:rFonts w:asciiTheme="minorHAnsi" w:hAnsiTheme="minorHAnsi" w:cstheme="minorHAnsi"/>
                              <w:i/>
                              <w:iCs/>
                              <w:sz w:val="20"/>
                            </w:rPr>
                          </w:pPr>
                        </w:p>
                        <w:p w14:paraId="5576C88A" w14:textId="77777777" w:rsidR="00DB32D5" w:rsidRPr="00783E2A" w:rsidRDefault="00DB32D5" w:rsidP="001B2BE4">
                          <w:pPr>
                            <w:pStyle w:val="1MCBodyText"/>
                            <w:ind w:right="220" w:firstLine="1800"/>
                            <w:jc w:val="right"/>
                            <w:rPr>
                              <w:rFonts w:asciiTheme="minorHAnsi" w:hAnsiTheme="minorHAnsi" w:cstheme="minorHAnsi"/>
                              <w:color w:val="F2F2F2" w:themeColor="background1" w:themeShade="F2"/>
                              <w:sz w:val="12"/>
                              <w:szCs w:val="12"/>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AC6915" id="98abb15a-c825-471e-8b3f-325ee0ee7c36" o:spid="_x0000_s1037" style="position:absolute;margin-left:740.8pt;margin-top:14.35pt;width:11in;height:74.05pt;z-index:25165107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" fillcolor="#4d4d4d" stroked="f" strokeweight="2pt">
              <v:textbox inset=",0,,0">
                <w:txbxContent>
                  <w:p w14:paraId="68711670" w14:textId="77777777" w:rsidR="001B2BE4" w:rsidRDefault="001B2BE4" w:rsidP="001B2BE4">
                    <w:pPr>
                      <w:pStyle w:val="1MCBodyText"/>
                      <w:ind w:right="220" w:firstLine="1800"/>
                      <w:jc w:val="right"/>
                      <w:rPr>
                        <w:rFonts w:asciiTheme="minorHAnsi" w:hAnsiTheme="minorHAnsi" w:cstheme="minorHAnsi"/>
                        <w:i/>
                        <w:iCs/>
                        <w:sz w:val="20"/>
                      </w:rPr>
                    </w:pPr>
                  </w:p>
                  <w:p w14:paraId="5576C88A" w14:textId="77777777" w:rsidR="00DB32D5" w:rsidRPr="00783E2A" w:rsidRDefault="00DB32D5" w:rsidP="001B2BE4">
                    <w:pPr>
                      <w:pStyle w:val="1MCBodyText"/>
                      <w:ind w:right="220" w:firstLine="1800"/>
                      <w:jc w:val="right"/>
                      <w:rPr>
                        <w:rFonts w:asciiTheme="minorHAnsi" w:hAnsiTheme="minorHAnsi" w:cstheme="minorHAnsi"/>
                        <w:color w:val="F2F2F2" w:themeColor="background1" w:themeShade="F2"/>
                        <w:sz w:val="12"/>
                        <w:szCs w:val="12"/>
                      </w:rPr>
                    </w:pPr>
                  </w:p>
                </w:txbxContent>
              </v:textbox>
              <w10:wrap anchorx="page"/>
            </v:rect>
          </w:pict>
        </mc:Fallback>
      </mc:AlternateContent>
    </w:r>
    <w:r w:rsidR="00234C2D">
      <w:rPr>
        <w:rFonts w:ascii="Times New Roman" w:hAnsi="Times New Roman"/>
        <w:noProof/>
        <w:sz w:val="24"/>
        <w:szCs w:val="24"/>
      </w:rPr>
      <w:drawing>
        <wp:anchor distT="36576" distB="36576" distL="36576" distR="36576" simplePos="0" relativeHeight="251655168" behindDoc="0" locked="0" layoutInCell="1" allowOverlap="1" wp14:anchorId="632A0E51" wp14:editId="68E9C4E5">
          <wp:simplePos x="0" y="0"/>
          <wp:positionH relativeFrom="column">
            <wp:posOffset>3787775</wp:posOffset>
          </wp:positionH>
          <wp:positionV relativeFrom="paragraph">
            <wp:posOffset>2671445</wp:posOffset>
          </wp:positionV>
          <wp:extent cx="1013460" cy="741680"/>
          <wp:effectExtent l="0" t="0" r="0" b="1270"/>
          <wp:wrapNone/>
          <wp:docPr id="205" name="f0278708-cdc4-450e-8c07-c567e3a8dbf8"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a:blip r:embed="rId1">
                    <a:clrChange>
                      <a:clrFrom>
                        <a:srgbClr val="FFFFFE"/>
                      </a:clrFrom>
                      <a:clrTo>
                        <a:srgbClr val="FFFFFE">
                          <a:alpha val="0"/>
                        </a:srgbClr>
                      </a:clrTo>
                    </a:clrChange>
                    <a:lum bright="-20000" contrast="40000"/>
                    <a:extLst>
                      <a:ext uri="{28A0092B-C50C-407E-A947-70E740481C1C}">
                        <a14:useLocalDpi xmlns:a14="http://schemas.microsoft.com/office/drawing/2010/main" val="0"/>
                      </a:ext>
                    </a:extLst>
                  </a:blip>
                  <a:srcRect b="18109"/>
                  <a:stretch>
                    <a:fillRect/>
                  </a:stretch>
                </pic:blipFill>
                <pic:spPr bwMode="auto">
                  <a:xfrm>
                    <a:off x="0" y="0"/>
                    <a:ext cx="1013460" cy="7416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234C2D">
      <w:rPr>
        <w:noProof/>
      </w:rPr>
      <w:t xml:space="preserve"> </w:t>
    </w:r>
    <w:r w:rsidR="00234C2D">
      <w:rPr>
        <w:rFonts w:ascii="Times New Roman" w:hAnsi="Times New Roman"/>
        <w:noProof/>
        <w:sz w:val="24"/>
        <w:szCs w:val="24"/>
      </w:rPr>
      <w:drawing>
        <wp:anchor distT="36576" distB="36576" distL="36576" distR="36576" simplePos="0" relativeHeight="251657216" behindDoc="0" locked="0" layoutInCell="1" allowOverlap="1" wp14:anchorId="045AE04F" wp14:editId="6B336B2B">
          <wp:simplePos x="0" y="0"/>
          <wp:positionH relativeFrom="column">
            <wp:posOffset>3787775</wp:posOffset>
          </wp:positionH>
          <wp:positionV relativeFrom="paragraph">
            <wp:posOffset>2671445</wp:posOffset>
          </wp:positionV>
          <wp:extent cx="1013460" cy="741680"/>
          <wp:effectExtent l="0" t="0" r="0" b="1270"/>
          <wp:wrapNone/>
          <wp:docPr id="206" name="7d469f04-3b55-43e3-95ea-f101485f71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
                    <a:clrChange>
                      <a:clrFrom>
                        <a:srgbClr val="FFFFFE"/>
                      </a:clrFrom>
                      <a:clrTo>
                        <a:srgbClr val="FFFFFE">
                          <a:alpha val="0"/>
                        </a:srgbClr>
                      </a:clrTo>
                    </a:clrChange>
                    <a:lum bright="-20000" contrast="40000"/>
                    <a:extLst>
                      <a:ext uri="{28A0092B-C50C-407E-A947-70E740481C1C}">
                        <a14:useLocalDpi xmlns:a14="http://schemas.microsoft.com/office/drawing/2010/main" val="0"/>
                      </a:ext>
                    </a:extLst>
                  </a:blip>
                  <a:srcRect b="18109"/>
                  <a:stretch>
                    <a:fillRect/>
                  </a:stretch>
                </pic:blipFill>
                <pic:spPr bwMode="auto">
                  <a:xfrm>
                    <a:off x="0" y="0"/>
                    <a:ext cx="1013460" cy="7416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234C2D">
      <w:rPr>
        <w:noProof/>
      </w:rPr>
      <w:t xml:space="preserve"> </w:t>
    </w:r>
  </w:p>
  <w:p w14:paraId="48F827A8" w14:textId="77777777" w:rsidR="001B2BE4" w:rsidRDefault="001B2BE4" w:rsidP="00E723C8">
    <w:pPr>
      <w:pStyle w:val="1MCBodyText"/>
    </w:pPr>
  </w:p>
  <w:p w14:paraId="7316237B" w14:textId="77777777" w:rsidR="00B144C8" w:rsidRDefault="00B144C8" w:rsidP="00E723C8">
    <w:pPr>
      <w:pStyle w:val="1MCBodyText"/>
    </w:pPr>
  </w:p>
  <w:p w14:paraId="335C2284" w14:textId="77777777" w:rsidR="00B144C8" w:rsidRDefault="00503A9C" w:rsidP="00E723C8">
    <w:pPr>
      <w:pStyle w:val="1MCBodyText"/>
    </w:pPr>
    <w:r>
      <w:rPr>
        <w:noProof/>
      </w:rPr>
      <mc:AlternateContent>
        <mc:Choice Requires="wps">
          <w:drawing>
            <wp:anchor distT="45720" distB="45720" distL="114300" distR="114300" simplePos="0" relativeHeight="251661312" behindDoc="0" locked="0" layoutInCell="1" allowOverlap="1" wp14:anchorId="4B88BB67" wp14:editId="6FE8D375">
              <wp:simplePos x="0" y="0"/>
              <wp:positionH relativeFrom="column">
                <wp:posOffset>6661150</wp:posOffset>
              </wp:positionH>
              <wp:positionV relativeFrom="paragraph">
                <wp:posOffset>71120</wp:posOffset>
              </wp:positionV>
              <wp:extent cx="378460" cy="1404620"/>
              <wp:effectExtent l="0" t="0" r="0" b="0"/>
              <wp:wrapSquare wrapText="bothSides"/>
              <wp:docPr id="203" name="8cf07292-16f2-44e3-9dcd-ce9a6838aeb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460" cy="1404620"/>
                      </a:xfrm>
                      <a:prstGeom prst="rect">
                        <a:avLst/>
                      </a:prstGeom>
                      <a:noFill/>
                      <a:ln w="9525">
                        <a:noFill/>
                        <a:miter lim="800000"/>
                        <a:headEnd/>
                        <a:tailEnd/>
                      </a:ln>
                    </wps:spPr>
                    <wps:txbx>
                      <w:txbxContent>
                        <w:p w14:paraId="7ACF0BD6" w14:textId="77777777" w:rsidR="00503A9C" w:rsidRPr="0015259E" w:rsidRDefault="00503A9C" w:rsidP="001219BC">
                          <w:pPr>
                            <w:pStyle w:val="1MCBodyText"/>
                            <w:ind w:left="-180" w:firstLine="180"/>
                            <w:jc w:val="right"/>
                            <w:rPr>
                              <w:rFonts w:asciiTheme="minorHAnsi" w:hAnsiTheme="minorHAnsi" w:cstheme="minorHAnsi"/>
                              <w:b/>
                              <w:bCs/>
                              <w:color w:val="F2F2F2" w:themeColor="background1" w:themeShade="F2"/>
                              <w:sz w:val="18"/>
                              <w:szCs w:val="18"/>
                            </w:rPr>
                          </w:pPr>
                          <w:r w:rsidRPr="0015259E">
                            <w:rPr>
                              <w:rFonts w:asciiTheme="minorHAnsi" w:hAnsiTheme="minorHAnsi" w:cstheme="minorHAnsi"/>
                              <w:b/>
                              <w:bCs/>
                              <w:color w:val="F2F2F2" w:themeColor="background1" w:themeShade="F2"/>
                              <w:sz w:val="24"/>
                              <w:szCs w:val="24"/>
                            </w:rPr>
                            <w:fldChar w:fldCharType="begin"/>
                          </w:r>
                          <w:r w:rsidRPr="0015259E">
                            <w:rPr>
                              <w:rFonts w:asciiTheme="minorHAnsi" w:hAnsiTheme="minorHAnsi" w:cstheme="minorHAnsi"/>
                              <w:b/>
                              <w:bCs/>
                              <w:color w:val="F2F2F2" w:themeColor="background1" w:themeShade="F2"/>
                              <w:sz w:val="24"/>
                              <w:szCs w:val="24"/>
                            </w:rPr>
                            <w:instrText xml:space="preserve"> PAGE    \* MERGEFORMAT </w:instrText>
                          </w:r>
                          <w:r w:rsidRPr="0015259E">
                            <w:rPr>
                              <w:rFonts w:asciiTheme="minorHAnsi" w:hAnsiTheme="minorHAnsi" w:cstheme="minorHAnsi"/>
                              <w:b/>
                              <w:bCs/>
                              <w:color w:val="F2F2F2" w:themeColor="background1" w:themeShade="F2"/>
                              <w:sz w:val="24"/>
                              <w:szCs w:val="24"/>
                            </w:rPr>
                            <w:fldChar w:fldCharType="separate"/>
                          </w:r>
                          <w:r w:rsidRPr="0015259E">
                            <w:rPr>
                              <w:rFonts w:cstheme="minorHAnsi"/>
                              <w:b/>
                              <w:bCs/>
                              <w:color w:val="F2F2F2" w:themeColor="background1" w:themeShade="F2"/>
                              <w:sz w:val="24"/>
                              <w:szCs w:val="24"/>
                            </w:rPr>
                            <w:t>2</w:t>
                          </w:r>
                          <w:r w:rsidRPr="0015259E">
                            <w:rPr>
                              <w:rFonts w:asciiTheme="minorHAnsi" w:hAnsiTheme="minorHAnsi" w:cstheme="minorHAnsi"/>
                              <w:b/>
                              <w:bCs/>
                              <w:color w:val="F2F2F2" w:themeColor="background1" w:themeShade="F2"/>
                              <w:sz w:val="24"/>
                              <w:szCs w:val="24"/>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88BB67" id="8cf07292-16f2-44e3-9dcd-ce9a6838aebe" o:spid="_x0000_s1038" type="#_x0000_t202" style="position:absolute;margin-left:524.5pt;margin-top:5.6pt;width:29.8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" filled="f" stroked="f">
              <v:textbox style="mso-fit-shape-to-text:t">
                <w:txbxContent>
                  <w:p w14:paraId="7ACF0BD6" w14:textId="77777777" w:rsidR="00503A9C" w:rsidRPr="0015259E" w:rsidRDefault="00503A9C" w:rsidP="001219BC">
                    <w:pPr>
                      <w:pStyle w:val="1MCBodyText"/>
                      <w:ind w:left="-180" w:firstLine="180"/>
                      <w:jc w:val="right"/>
                      <w:rPr>
                        <w:rFonts w:asciiTheme="minorHAnsi" w:hAnsiTheme="minorHAnsi" w:cstheme="minorHAnsi"/>
                        <w:b/>
                        <w:bCs/>
                        <w:color w:val="F2F2F2" w:themeColor="background1" w:themeShade="F2"/>
                        <w:sz w:val="18"/>
                        <w:szCs w:val="18"/>
                      </w:rPr>
                    </w:pPr>
                    <w:r w:rsidRPr="0015259E">
                      <w:rPr>
                        <w:rFonts w:asciiTheme="minorHAnsi" w:hAnsiTheme="minorHAnsi" w:cstheme="minorHAnsi"/>
                        <w:b/>
                        <w:bCs/>
                        <w:color w:val="F2F2F2" w:themeColor="background1" w:themeShade="F2"/>
                        <w:sz w:val="24"/>
                        <w:szCs w:val="24"/>
                      </w:rPr>
                      <w:fldChar w:fldCharType="begin"/>
                    </w:r>
                    <w:r w:rsidRPr="0015259E">
                      <w:rPr>
                        <w:rFonts w:asciiTheme="minorHAnsi" w:hAnsiTheme="minorHAnsi" w:cstheme="minorHAnsi"/>
                        <w:b/>
                        <w:bCs/>
                        <w:color w:val="F2F2F2" w:themeColor="background1" w:themeShade="F2"/>
                        <w:sz w:val="24"/>
                        <w:szCs w:val="24"/>
                      </w:rPr>
                      <w:instrText xml:space="preserve"> PAGE    \* MERGEFORMAT </w:instrText>
                    </w:r>
                    <w:r w:rsidRPr="0015259E">
                      <w:rPr>
                        <w:rFonts w:asciiTheme="minorHAnsi" w:hAnsiTheme="minorHAnsi" w:cstheme="minorHAnsi"/>
                        <w:b/>
                        <w:bCs/>
                        <w:color w:val="F2F2F2" w:themeColor="background1" w:themeShade="F2"/>
                        <w:sz w:val="24"/>
                        <w:szCs w:val="24"/>
                      </w:rPr>
                      <w:fldChar w:fldCharType="separate"/>
                    </w:r>
                    <w:r w:rsidRPr="0015259E">
                      <w:rPr>
                        <w:rFonts w:cstheme="minorHAnsi"/>
                        <w:b/>
                        <w:bCs/>
                        <w:color w:val="F2F2F2" w:themeColor="background1" w:themeShade="F2"/>
                        <w:sz w:val="24"/>
                        <w:szCs w:val="24"/>
                      </w:rPr>
                      <w:t>2</w:t>
                    </w:r>
                    <w:r w:rsidRPr="0015259E">
                      <w:rPr>
                        <w:rFonts w:asciiTheme="minorHAnsi" w:hAnsiTheme="minorHAnsi" w:cstheme="minorHAnsi"/>
                        <w:b/>
                        <w:bCs/>
                        <w:color w:val="F2F2F2" w:themeColor="background1" w:themeShade="F2"/>
                        <w:sz w:val="24"/>
                        <w:szCs w:val="24"/>
                      </w:rPr>
                      <w:fldChar w:fldCharType="end"/>
                    </w:r>
                  </w:p>
                </w:txbxContent>
              </v:textbox>
              <w10:wrap type="square"/>
            </v:shape>
          </w:pict>
        </mc:Fallback>
      </mc:AlternateContent>
    </w:r>
  </w:p>
  <w:p w14:paraId="74061690" w14:textId="77777777" w:rsidR="00B144C8" w:rsidRDefault="00B144C8" w:rsidP="00E723C8">
    <w:pPr>
      <w:pStyle w:val="1MCBodyTex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E0348" w14:textId="48892395" w:rsidR="00B144C8" w:rsidRDefault="00EB604F" w:rsidP="00E723C8">
    <w:pPr>
      <w:pStyle w:val="1MCBodyText"/>
    </w:pPr>
    <w:r>
      <w:rPr>
        <w:noProof/>
      </w:rPr>
      <mc:AlternateContent>
        <mc:Choice Requires="wps">
          <w:drawing>
            <wp:anchor distT="45720" distB="45720" distL="114300" distR="114300" simplePos="0" relativeHeight="251664384" behindDoc="0" locked="0" layoutInCell="1" allowOverlap="1" wp14:anchorId="09513A19" wp14:editId="0F1C453B">
              <wp:simplePos x="0" y="0"/>
              <wp:positionH relativeFrom="column">
                <wp:posOffset>537667</wp:posOffset>
              </wp:positionH>
              <wp:positionV relativeFrom="paragraph">
                <wp:posOffset>388290</wp:posOffset>
              </wp:positionV>
              <wp:extent cx="6492240" cy="281940"/>
              <wp:effectExtent l="0" t="0" r="0" b="3810"/>
              <wp:wrapSquare wrapText="bothSides"/>
              <wp:docPr id="193" name="ee7b3f87-19e1-4178-8075-726f423e56a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281940"/>
                      </a:xfrm>
                      <a:prstGeom prst="rect">
                        <a:avLst/>
                      </a:prstGeom>
                      <a:noFill/>
                      <a:ln w="9525">
                        <a:noFill/>
                        <a:miter lim="800000"/>
                        <a:headEnd/>
                        <a:tailEnd/>
                      </a:ln>
                    </wps:spPr>
                    <wps:txbx>
                      <w:txbxContent>
                        <w:p w14:paraId="3A23FAD9" w14:textId="65F0E47C" w:rsidR="002A21A6" w:rsidRPr="00C30667" w:rsidRDefault="002A21A6" w:rsidP="003E5F48">
                          <w:pPr>
                            <w:ind w:hanging="90"/>
                            <w:rPr>
                              <w:color w:val="FFFFFF" w:themeColor="background1"/>
                              <w:spacing w:val="-8"/>
                              <w:sz w:val="21"/>
                              <w:szCs w:val="21"/>
                            </w:rPr>
                          </w:pPr>
                          <w:r w:rsidRPr="00C30667">
                            <w:rPr>
                              <w:rFonts w:ascii="Open Sans" w:hAnsi="Open Sans" w:cs="Open Sans"/>
                              <w:color w:val="FFFFFF" w:themeColor="background1"/>
                              <w:spacing w:val="-8"/>
                              <w:sz w:val="21"/>
                              <w:szCs w:val="21"/>
                            </w:rPr>
                            <w:t>Risk Management | Business Insurance | Employee Benefits | HR Outsourcing | 401K | Personal Insurance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9513A19" id="_x0000_t202" coordsize="21600,21600" o:spt="202" path="m,l,21600r21600,l21600,xe">
              <v:stroke joinstyle="miter"/>
              <v:path gradientshapeok="t" o:connecttype="rect"/>
            </v:shapetype>
            <v:shape id="ee7b3f87-19e1-4178-8075-726f423e56ae" o:spid="_x0000_s1039" type="#_x0000_t202" style="position:absolute;margin-left:42.35pt;margin-top:30.55pt;width:511.2pt;height:22.2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" filled="f" stroked="f">
              <v:textbox style="mso-fit-shape-to-text:t">
                <w:txbxContent>
                  <w:p w14:paraId="3A23FAD9" w14:textId="65F0E47C" w:rsidR="002A21A6" w:rsidRPr="00C30667" w:rsidRDefault="002A21A6" w:rsidP="003E5F48">
                    <w:pPr>
                      <w:ind w:hanging="90"/>
                      <w:rPr>
                        <w:color w:val="FFFFFF" w:themeColor="background1"/>
                        <w:spacing w:val="-8"/>
                        <w:sz w:val="21"/>
                        <w:szCs w:val="21"/>
                      </w:rPr>
                    </w:pPr>
                    <w:r w:rsidRPr="00C30667">
                      <w:rPr>
                        <w:rFonts w:ascii="Open Sans" w:hAnsi="Open Sans" w:cs="Open Sans"/>
                        <w:color w:val="FFFFFF" w:themeColor="background1"/>
                        <w:spacing w:val="-8"/>
                        <w:sz w:val="21"/>
                        <w:szCs w:val="21"/>
                      </w:rPr>
                      <w:t>Risk Management | Business Insurance | Employee Benefits | HR Outsourcing | 401K | Personal Insurance</w:t>
                    </w:r>
                  </w:p>
                </w:txbxContent>
              </v:textbox>
              <w10:wrap type="square"/>
            </v:shape>
          </w:pict>
        </mc:Fallback>
      </mc:AlternateContent>
    </w:r>
    <w:r w:rsidR="00C30667">
      <w:rPr>
        <w:noProof/>
      </w:rPr>
      <mc:AlternateContent>
        <mc:Choice Requires="wps">
          <w:drawing>
            <wp:anchor distT="0" distB="0" distL="114300" distR="114300" simplePos="0" relativeHeight="251654144" behindDoc="0" locked="0" layoutInCell="1" allowOverlap="1" wp14:anchorId="487E657B" wp14:editId="604FB372">
              <wp:simplePos x="0" y="0"/>
              <wp:positionH relativeFrom="column">
                <wp:posOffset>510988</wp:posOffset>
              </wp:positionH>
              <wp:positionV relativeFrom="paragraph">
                <wp:posOffset>353402</wp:posOffset>
              </wp:positionV>
              <wp:extent cx="0" cy="337820"/>
              <wp:effectExtent l="0" t="0" r="38100" b="24130"/>
              <wp:wrapNone/>
              <wp:docPr id="194" name="b7ad9920-3143-44a0-b5cc-b9bbdedb8d28"/>
              <wp:cNvGraphicFramePr/>
              <a:graphic xmlns:a="http://schemas.openxmlformats.org/drawingml/2006/main">
                <a:graphicData uri="http://schemas.microsoft.com/office/word/2010/wordprocessingShape">
                  <wps:wsp>
                    <wps:cNvCnPr/>
                    <wps:spPr>
                      <a:xfrm>
                        <a:off x="0" y="0"/>
                        <a:ext cx="0" cy="337820"/>
                      </a:xfrm>
                      <a:prstGeom prst="line">
                        <a:avLst/>
                      </a:prstGeom>
                      <a:ln w="19050">
                        <a:solidFill>
                          <a:srgbClr val="E2A92E"/>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72F686D1" id="b7ad9920-3143-44a0-b5cc-b9bbdedb8d2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25pt,27.85pt" to="40.25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" strokecolor="#e2a92e" strokeweight="1.5pt"/>
          </w:pict>
        </mc:Fallback>
      </mc:AlternateContent>
    </w:r>
    <w:r w:rsidR="00C30667">
      <w:rPr>
        <w:rFonts w:ascii="Times New Roman" w:hAnsi="Times New Roman"/>
        <w:noProof/>
        <w:sz w:val="24"/>
        <w:szCs w:val="24"/>
      </w:rPr>
      <w:drawing>
        <wp:anchor distT="36576" distB="36576" distL="36576" distR="36576" simplePos="0" relativeHeight="251660288" behindDoc="0" locked="0" layoutInCell="1" allowOverlap="1" wp14:anchorId="229E68C5" wp14:editId="10ACB759">
          <wp:simplePos x="0" y="0"/>
          <wp:positionH relativeFrom="margin">
            <wp:posOffset>-182319</wp:posOffset>
          </wp:positionH>
          <wp:positionV relativeFrom="paragraph">
            <wp:posOffset>302482</wp:posOffset>
          </wp:positionV>
          <wp:extent cx="624840" cy="457200"/>
          <wp:effectExtent l="0" t="0" r="3810" b="0"/>
          <wp:wrapNone/>
          <wp:docPr id="197" name="8bc765ec-c2f3-4e0b-9b56-8afd3eac2d5b"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Logo, company name&#10;&#10;Description automatically generated"/>
                  <pic:cNvPicPr>
                    <a:picLocks noChangeAspect="1" noChangeArrowheads="1"/>
                  </pic:cNvPicPr>
                </pic:nvPicPr>
                <pic:blipFill>
                  <a:blip r:embed="rId1">
                    <a:clrChange>
                      <a:clrFrom>
                        <a:srgbClr val="FFFFFE"/>
                      </a:clrFrom>
                      <a:clrTo>
                        <a:srgbClr val="FFFFFE">
                          <a:alpha val="0"/>
                        </a:srgbClr>
                      </a:clrTo>
                    </a:clrChange>
                    <a:lum bright="70000" contrast="-70000"/>
                    <a:extLst>
                      <a:ext uri="{28A0092B-C50C-407E-A947-70E740481C1C}">
                        <a14:useLocalDpi xmlns:a14="http://schemas.microsoft.com/office/drawing/2010/main" val="0"/>
                      </a:ext>
                    </a:extLst>
                  </a:blip>
                  <a:srcRect b="18109"/>
                  <a:stretch>
                    <a:fillRect/>
                  </a:stretch>
                </pic:blipFill>
                <pic:spPr bwMode="auto">
                  <a:xfrm>
                    <a:off x="0" y="0"/>
                    <a:ext cx="624840" cy="4572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B32D5">
      <w:rPr>
        <w:noProof/>
      </w:rPr>
      <mc:AlternateContent>
        <mc:Choice Requires="wps">
          <w:drawing>
            <wp:anchor distT="0" distB="0" distL="114300" distR="114300" simplePos="0" relativeHeight="251652096" behindDoc="0" locked="0" layoutInCell="1" allowOverlap="1" wp14:anchorId="2FAC6915" wp14:editId="0D0D6198">
              <wp:simplePos x="0" y="0"/>
              <wp:positionH relativeFrom="page">
                <wp:align>right</wp:align>
              </wp:positionH>
              <wp:positionV relativeFrom="paragraph">
                <wp:posOffset>182293</wp:posOffset>
              </wp:positionV>
              <wp:extent cx="10058400" cy="940280"/>
              <wp:effectExtent l="0" t="0" r="0" b="0"/>
              <wp:wrapNone/>
              <wp:docPr id="195" name="a1340fec-aa1f-40f4-a16f-3c03f153ea22"/>
              <wp:cNvGraphicFramePr/>
              <a:graphic xmlns:a="http://schemas.openxmlformats.org/drawingml/2006/main">
                <a:graphicData uri="http://schemas.microsoft.com/office/word/2010/wordprocessingShape">
                  <wps:wsp>
                    <wps:cNvSpPr/>
                    <wps:spPr>
                      <a:xfrm>
                        <a:off x="0" y="0"/>
                        <a:ext cx="10058400" cy="940280"/>
                      </a:xfrm>
                      <a:prstGeom prst="rect">
                        <a:avLst/>
                      </a:prstGeom>
                      <a:solidFill>
                        <a:srgbClr val="4D4D4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9E6E39" w14:textId="08935407" w:rsidR="001B2BE4" w:rsidRDefault="001B2BE4" w:rsidP="001B2BE4">
                          <w:pPr>
                            <w:pStyle w:val="1MCBodyText"/>
                            <w:ind w:right="220" w:firstLine="1800"/>
                            <w:jc w:val="right"/>
                            <w:rPr>
                              <w:rFonts w:asciiTheme="minorHAnsi" w:hAnsiTheme="minorHAnsi" w:cstheme="minorHAnsi"/>
                              <w:i/>
                              <w:iCs/>
                              <w:sz w:val="20"/>
                            </w:rPr>
                          </w:pPr>
                        </w:p>
                        <w:p w14:paraId="3962AE0B" w14:textId="77777777" w:rsidR="00DB32D5" w:rsidRPr="00783E2A" w:rsidRDefault="00DB32D5" w:rsidP="001B2BE4">
                          <w:pPr>
                            <w:pStyle w:val="1MCBodyText"/>
                            <w:ind w:right="220" w:firstLine="1800"/>
                            <w:jc w:val="right"/>
                            <w:rPr>
                              <w:rFonts w:asciiTheme="minorHAnsi" w:hAnsiTheme="minorHAnsi" w:cstheme="minorHAnsi"/>
                              <w:color w:val="F2F2F2" w:themeColor="background1" w:themeShade="F2"/>
                              <w:sz w:val="12"/>
                              <w:szCs w:val="12"/>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AC6915" id="a1340fec-aa1f-40f4-a16f-3c03f153ea22" o:spid="_x0000_s1040" style="position:absolute;margin-left:740.8pt;margin-top:14.35pt;width:11in;height:74.05pt;z-index:25165209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" fillcolor="#4d4d4d" stroked="f" strokeweight="2pt">
              <v:textbox inset=",0,,0">
                <w:txbxContent>
                  <w:p w14:paraId="5A9E6E39" w14:textId="08935407" w:rsidR="001B2BE4" w:rsidRDefault="001B2BE4" w:rsidP="001B2BE4">
                    <w:pPr>
                      <w:pStyle w:val="1MCBodyText"/>
                      <w:ind w:right="220" w:firstLine="1800"/>
                      <w:jc w:val="right"/>
                      <w:rPr>
                        <w:rFonts w:asciiTheme="minorHAnsi" w:hAnsiTheme="minorHAnsi" w:cstheme="minorHAnsi"/>
                        <w:i/>
                        <w:iCs/>
                        <w:sz w:val="20"/>
                      </w:rPr>
                    </w:pPr>
                  </w:p>
                  <w:p w14:paraId="3962AE0B" w14:textId="77777777" w:rsidR="00DB32D5" w:rsidRPr="00783E2A" w:rsidRDefault="00DB32D5" w:rsidP="001B2BE4">
                    <w:pPr>
                      <w:pStyle w:val="1MCBodyText"/>
                      <w:ind w:right="220" w:firstLine="1800"/>
                      <w:jc w:val="right"/>
                      <w:rPr>
                        <w:rFonts w:asciiTheme="minorHAnsi" w:hAnsiTheme="minorHAnsi" w:cstheme="minorHAnsi"/>
                        <w:color w:val="F2F2F2" w:themeColor="background1" w:themeShade="F2"/>
                        <w:sz w:val="12"/>
                        <w:szCs w:val="12"/>
                      </w:rPr>
                    </w:pPr>
                  </w:p>
                </w:txbxContent>
              </v:textbox>
              <w10:wrap anchorx="page"/>
            </v:rect>
          </w:pict>
        </mc:Fallback>
      </mc:AlternateContent>
    </w:r>
    <w:r w:rsidR="00234C2D">
      <w:rPr>
        <w:rFonts w:ascii="Times New Roman" w:hAnsi="Times New Roman"/>
        <w:noProof/>
        <w:sz w:val="24"/>
        <w:szCs w:val="24"/>
      </w:rPr>
      <w:drawing>
        <wp:anchor distT="36576" distB="36576" distL="36576" distR="36576" simplePos="0" relativeHeight="251656192" behindDoc="0" locked="0" layoutInCell="1" allowOverlap="1" wp14:anchorId="632A0E51" wp14:editId="68E9C4E5">
          <wp:simplePos x="0" y="0"/>
          <wp:positionH relativeFrom="column">
            <wp:posOffset>3787775</wp:posOffset>
          </wp:positionH>
          <wp:positionV relativeFrom="paragraph">
            <wp:posOffset>2671445</wp:posOffset>
          </wp:positionV>
          <wp:extent cx="1013460" cy="741680"/>
          <wp:effectExtent l="0" t="0" r="0" b="1270"/>
          <wp:wrapNone/>
          <wp:docPr id="198" name="3e5a7cc1-f863-4e9c-bc5f-b1449c32a19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a:blip r:embed="rId1">
                    <a:clrChange>
                      <a:clrFrom>
                        <a:srgbClr val="FFFFFE"/>
                      </a:clrFrom>
                      <a:clrTo>
                        <a:srgbClr val="FFFFFE">
                          <a:alpha val="0"/>
                        </a:srgbClr>
                      </a:clrTo>
                    </a:clrChange>
                    <a:lum bright="-20000" contrast="40000"/>
                    <a:extLst>
                      <a:ext uri="{28A0092B-C50C-407E-A947-70E740481C1C}">
                        <a14:useLocalDpi xmlns:a14="http://schemas.microsoft.com/office/drawing/2010/main" val="0"/>
                      </a:ext>
                    </a:extLst>
                  </a:blip>
                  <a:srcRect b="18109"/>
                  <a:stretch>
                    <a:fillRect/>
                  </a:stretch>
                </pic:blipFill>
                <pic:spPr bwMode="auto">
                  <a:xfrm>
                    <a:off x="0" y="0"/>
                    <a:ext cx="1013460" cy="7416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234C2D">
      <w:rPr>
        <w:noProof/>
      </w:rPr>
      <w:t xml:space="preserve"> </w:t>
    </w:r>
    <w:r w:rsidR="00234C2D">
      <w:rPr>
        <w:rFonts w:ascii="Times New Roman" w:hAnsi="Times New Roman"/>
        <w:noProof/>
        <w:sz w:val="24"/>
        <w:szCs w:val="24"/>
      </w:rPr>
      <w:drawing>
        <wp:anchor distT="36576" distB="36576" distL="36576" distR="36576" simplePos="0" relativeHeight="251658240" behindDoc="0" locked="0" layoutInCell="1" allowOverlap="1" wp14:anchorId="045AE04F" wp14:editId="6B336B2B">
          <wp:simplePos x="0" y="0"/>
          <wp:positionH relativeFrom="column">
            <wp:posOffset>3787775</wp:posOffset>
          </wp:positionH>
          <wp:positionV relativeFrom="paragraph">
            <wp:posOffset>2671445</wp:posOffset>
          </wp:positionV>
          <wp:extent cx="1013460" cy="741680"/>
          <wp:effectExtent l="0" t="0" r="0" b="1270"/>
          <wp:wrapNone/>
          <wp:docPr id="199" name="0aba36d9-9801-413b-97e7-504415f094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
                    <a:clrChange>
                      <a:clrFrom>
                        <a:srgbClr val="FFFFFE"/>
                      </a:clrFrom>
                      <a:clrTo>
                        <a:srgbClr val="FFFFFE">
                          <a:alpha val="0"/>
                        </a:srgbClr>
                      </a:clrTo>
                    </a:clrChange>
                    <a:lum bright="-20000" contrast="40000"/>
                    <a:extLst>
                      <a:ext uri="{28A0092B-C50C-407E-A947-70E740481C1C}">
                        <a14:useLocalDpi xmlns:a14="http://schemas.microsoft.com/office/drawing/2010/main" val="0"/>
                      </a:ext>
                    </a:extLst>
                  </a:blip>
                  <a:srcRect b="18109"/>
                  <a:stretch>
                    <a:fillRect/>
                  </a:stretch>
                </pic:blipFill>
                <pic:spPr bwMode="auto">
                  <a:xfrm>
                    <a:off x="0" y="0"/>
                    <a:ext cx="1013460" cy="7416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234C2D">
      <w:rPr>
        <w:noProof/>
      </w:rPr>
      <w:t xml:space="preserve"> </w:t>
    </w:r>
  </w:p>
  <w:p w14:paraId="66A0E917" w14:textId="35440C7F" w:rsidR="001B2BE4" w:rsidRDefault="001B2BE4" w:rsidP="00E723C8">
    <w:pPr>
      <w:pStyle w:val="1MCBodyText"/>
    </w:pPr>
  </w:p>
  <w:p w14:paraId="5E4DB62D" w14:textId="1207991A" w:rsidR="00B144C8" w:rsidRDefault="00B144C8" w:rsidP="00E723C8">
    <w:pPr>
      <w:pStyle w:val="1MCBodyText"/>
    </w:pPr>
  </w:p>
  <w:p w14:paraId="132D5713" w14:textId="017496FA" w:rsidR="00B144C8" w:rsidRDefault="00503A9C" w:rsidP="00E723C8">
    <w:pPr>
      <w:pStyle w:val="1MCBodyText"/>
    </w:pPr>
    <w:r>
      <w:rPr>
        <w:noProof/>
      </w:rPr>
      <mc:AlternateContent>
        <mc:Choice Requires="wps">
          <w:drawing>
            <wp:anchor distT="45720" distB="45720" distL="114300" distR="114300" simplePos="0" relativeHeight="251662336" behindDoc="0" locked="0" layoutInCell="1" allowOverlap="1" wp14:anchorId="4B88BB67" wp14:editId="6FE8D375">
              <wp:simplePos x="0" y="0"/>
              <wp:positionH relativeFrom="column">
                <wp:posOffset>6661150</wp:posOffset>
              </wp:positionH>
              <wp:positionV relativeFrom="paragraph">
                <wp:posOffset>71120</wp:posOffset>
              </wp:positionV>
              <wp:extent cx="378460" cy="1404620"/>
              <wp:effectExtent l="0" t="0" r="0" b="0"/>
              <wp:wrapSquare wrapText="bothSides"/>
              <wp:docPr id="196" name="02b7686e-e23f-4b52-acae-530c6a4dcb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460" cy="1404620"/>
                      </a:xfrm>
                      <a:prstGeom prst="rect">
                        <a:avLst/>
                      </a:prstGeom>
                      <a:noFill/>
                      <a:ln w="9525">
                        <a:noFill/>
                        <a:miter lim="800000"/>
                        <a:headEnd/>
                        <a:tailEnd/>
                      </a:ln>
                    </wps:spPr>
                    <wps:txbx>
                      <w:txbxContent>
                        <w:p w14:paraId="7D915BD0" w14:textId="05153289" w:rsidR="00503A9C" w:rsidRPr="0015259E" w:rsidRDefault="00503A9C" w:rsidP="001219BC">
                          <w:pPr>
                            <w:pStyle w:val="1MCBodyText"/>
                            <w:ind w:left="-180" w:firstLine="180"/>
                            <w:jc w:val="right"/>
                            <w:rPr>
                              <w:rFonts w:asciiTheme="minorHAnsi" w:hAnsiTheme="minorHAnsi" w:cstheme="minorHAnsi"/>
                              <w:b/>
                              <w:bCs/>
                              <w:color w:val="F2F2F2" w:themeColor="background1" w:themeShade="F2"/>
                              <w:sz w:val="18"/>
                              <w:szCs w:val="18"/>
                            </w:rPr>
                          </w:pPr>
                          <w:r w:rsidRPr="0015259E">
                            <w:rPr>
                              <w:rFonts w:asciiTheme="minorHAnsi" w:hAnsiTheme="minorHAnsi" w:cstheme="minorHAnsi"/>
                              <w:b/>
                              <w:bCs/>
                              <w:color w:val="F2F2F2" w:themeColor="background1" w:themeShade="F2"/>
                              <w:sz w:val="24"/>
                              <w:szCs w:val="24"/>
                            </w:rPr>
                            <w:fldChar w:fldCharType="begin"/>
                          </w:r>
                          <w:r w:rsidRPr="0015259E">
                            <w:rPr>
                              <w:rFonts w:asciiTheme="minorHAnsi" w:hAnsiTheme="minorHAnsi" w:cstheme="minorHAnsi"/>
                              <w:b/>
                              <w:bCs/>
                              <w:color w:val="F2F2F2" w:themeColor="background1" w:themeShade="F2"/>
                              <w:sz w:val="24"/>
                              <w:szCs w:val="24"/>
                            </w:rPr>
                            <w:instrText xml:space="preserve"> PAGE    \* MERGEFORMAT </w:instrText>
                          </w:r>
                          <w:r w:rsidRPr="0015259E">
                            <w:rPr>
                              <w:rFonts w:asciiTheme="minorHAnsi" w:hAnsiTheme="minorHAnsi" w:cstheme="minorHAnsi"/>
                              <w:b/>
                              <w:bCs/>
                              <w:color w:val="F2F2F2" w:themeColor="background1" w:themeShade="F2"/>
                              <w:sz w:val="24"/>
                              <w:szCs w:val="24"/>
                            </w:rPr>
                            <w:fldChar w:fldCharType="separate"/>
                          </w:r>
                          <w:r w:rsidRPr="0015259E">
                            <w:rPr>
                              <w:rFonts w:cstheme="minorHAnsi"/>
                              <w:b/>
                              <w:bCs/>
                              <w:color w:val="F2F2F2" w:themeColor="background1" w:themeShade="F2"/>
                              <w:sz w:val="24"/>
                              <w:szCs w:val="24"/>
                            </w:rPr>
                            <w:t>2</w:t>
                          </w:r>
                          <w:r w:rsidRPr="0015259E">
                            <w:rPr>
                              <w:rFonts w:asciiTheme="minorHAnsi" w:hAnsiTheme="minorHAnsi" w:cstheme="minorHAnsi"/>
                              <w:b/>
                              <w:bCs/>
                              <w:color w:val="F2F2F2" w:themeColor="background1" w:themeShade="F2"/>
                              <w:sz w:val="24"/>
                              <w:szCs w:val="24"/>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88BB67" id="02b7686e-e23f-4b52-acae-530c6a4dcb95" o:spid="_x0000_s1041" type="#_x0000_t202" style="position:absolute;margin-left:524.5pt;margin-top:5.6pt;width:29.8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" filled="f" stroked="f">
              <v:textbox style="mso-fit-shape-to-text:t">
                <w:txbxContent>
                  <w:p w14:paraId="7D915BD0" w14:textId="05153289" w:rsidR="00503A9C" w:rsidRPr="0015259E" w:rsidRDefault="00503A9C" w:rsidP="001219BC">
                    <w:pPr>
                      <w:pStyle w:val="1MCBodyText"/>
                      <w:ind w:left="-180" w:firstLine="180"/>
                      <w:jc w:val="right"/>
                      <w:rPr>
                        <w:rFonts w:asciiTheme="minorHAnsi" w:hAnsiTheme="minorHAnsi" w:cstheme="minorHAnsi"/>
                        <w:b/>
                        <w:bCs/>
                        <w:color w:val="F2F2F2" w:themeColor="background1" w:themeShade="F2"/>
                        <w:sz w:val="18"/>
                        <w:szCs w:val="18"/>
                      </w:rPr>
                    </w:pPr>
                    <w:r w:rsidRPr="0015259E">
                      <w:rPr>
                        <w:rFonts w:asciiTheme="minorHAnsi" w:hAnsiTheme="minorHAnsi" w:cstheme="minorHAnsi"/>
                        <w:b/>
                        <w:bCs/>
                        <w:color w:val="F2F2F2" w:themeColor="background1" w:themeShade="F2"/>
                        <w:sz w:val="24"/>
                        <w:szCs w:val="24"/>
                      </w:rPr>
                      <w:fldChar w:fldCharType="begin"/>
                    </w:r>
                    <w:r w:rsidRPr="0015259E">
                      <w:rPr>
                        <w:rFonts w:asciiTheme="minorHAnsi" w:hAnsiTheme="minorHAnsi" w:cstheme="minorHAnsi"/>
                        <w:b/>
                        <w:bCs/>
                        <w:color w:val="F2F2F2" w:themeColor="background1" w:themeShade="F2"/>
                        <w:sz w:val="24"/>
                        <w:szCs w:val="24"/>
                      </w:rPr>
                      <w:instrText xml:space="preserve"> PAGE    \* MERGEFORMAT </w:instrText>
                    </w:r>
                    <w:r w:rsidRPr="0015259E">
                      <w:rPr>
                        <w:rFonts w:asciiTheme="minorHAnsi" w:hAnsiTheme="minorHAnsi" w:cstheme="minorHAnsi"/>
                        <w:b/>
                        <w:bCs/>
                        <w:color w:val="F2F2F2" w:themeColor="background1" w:themeShade="F2"/>
                        <w:sz w:val="24"/>
                        <w:szCs w:val="24"/>
                      </w:rPr>
                      <w:fldChar w:fldCharType="separate"/>
                    </w:r>
                    <w:r w:rsidRPr="0015259E">
                      <w:rPr>
                        <w:rFonts w:cstheme="minorHAnsi"/>
                        <w:b/>
                        <w:bCs/>
                        <w:color w:val="F2F2F2" w:themeColor="background1" w:themeShade="F2"/>
                        <w:sz w:val="24"/>
                        <w:szCs w:val="24"/>
                      </w:rPr>
                      <w:t>2</w:t>
                    </w:r>
                    <w:r w:rsidRPr="0015259E">
                      <w:rPr>
                        <w:rFonts w:asciiTheme="minorHAnsi" w:hAnsiTheme="minorHAnsi" w:cstheme="minorHAnsi"/>
                        <w:b/>
                        <w:bCs/>
                        <w:color w:val="F2F2F2" w:themeColor="background1" w:themeShade="F2"/>
                        <w:sz w:val="24"/>
                        <w:szCs w:val="24"/>
                      </w:rPr>
                      <w:fldChar w:fldCharType="end"/>
                    </w:r>
                  </w:p>
                </w:txbxContent>
              </v:textbox>
              <w10:wrap type="square"/>
            </v:shape>
          </w:pict>
        </mc:Fallback>
      </mc:AlternateContent>
    </w:r>
  </w:p>
  <w:p w14:paraId="2DBF9889" w14:textId="55795C01" w:rsidR="00B144C8" w:rsidRDefault="00B144C8" w:rsidP="00E723C8">
    <w:pPr>
      <w:pStyle w:val="1MCBodyTex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E1581" w14:textId="77777777" w:rsidR="00B10316" w:rsidRDefault="00B103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985F83" w14:textId="77777777" w:rsidR="00855A44" w:rsidRDefault="00855A44">
      <w:r>
        <w:separator/>
      </w:r>
    </w:p>
  </w:footnote>
  <w:footnote w:type="continuationSeparator" w:id="0">
    <w:p w14:paraId="4D8AC654" w14:textId="77777777" w:rsidR="00855A44" w:rsidRDefault="00855A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49A8F" w14:textId="77777777" w:rsidR="00B10316" w:rsidRDefault="00B103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C5720" w14:textId="77777777" w:rsidR="00B10316" w:rsidRDefault="00B103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81161" w14:textId="77777777" w:rsidR="00B10316" w:rsidRDefault="00B103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7D5A5DEE"/>
    <w:lvl w:ilvl="0">
      <w:start w:val="1"/>
      <w:numFmt w:val="bullet"/>
      <w:lvlText w:val=""/>
      <w:lvlJc w:val="left"/>
      <w:pPr>
        <w:tabs>
          <w:tab w:val="num" w:pos="720"/>
        </w:tabs>
        <w:ind w:left="720" w:hanging="360"/>
      </w:pPr>
      <w:rPr>
        <w:rFonts w:ascii="Symbol" w:hAnsi="Symbol" w:hint="default"/>
      </w:rPr>
    </w:lvl>
  </w:abstractNum>
  <w:abstractNum w:abstractNumId="1" w15:restartNumberingAfterBreak="0">
    <w:nsid w:val="03D24E72"/>
    <w:multiLevelType w:val="hybridMultilevel"/>
    <w:tmpl w:val="5E08C1E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08CE02AE"/>
    <w:multiLevelType w:val="hybridMultilevel"/>
    <w:tmpl w:val="DEF29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E1F60"/>
    <w:multiLevelType w:val="hybridMultilevel"/>
    <w:tmpl w:val="97BA5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5D5379"/>
    <w:multiLevelType w:val="hybridMultilevel"/>
    <w:tmpl w:val="19F2B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904121"/>
    <w:multiLevelType w:val="hybridMultilevel"/>
    <w:tmpl w:val="C3C03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0B2EA4"/>
    <w:multiLevelType w:val="hybridMultilevel"/>
    <w:tmpl w:val="2646C7BE"/>
    <w:lvl w:ilvl="0" w:tplc="693CAD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630BE2"/>
    <w:multiLevelType w:val="hybridMultilevel"/>
    <w:tmpl w:val="2CC6268A"/>
    <w:lvl w:ilvl="0" w:tplc="5986ED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3B667F"/>
    <w:multiLevelType w:val="hybridMultilevel"/>
    <w:tmpl w:val="C0D8D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FD0C96"/>
    <w:multiLevelType w:val="hybridMultilevel"/>
    <w:tmpl w:val="0EBC9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1916E4"/>
    <w:multiLevelType w:val="hybridMultilevel"/>
    <w:tmpl w:val="9D4857D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35437C85"/>
    <w:multiLevelType w:val="hybridMultilevel"/>
    <w:tmpl w:val="986CEA92"/>
    <w:lvl w:ilvl="0" w:tplc="39282F74">
      <w:start w:val="1"/>
      <w:numFmt w:val="bullet"/>
      <w:lvlText w:val="&gt;"/>
      <w:lvlJc w:val="left"/>
      <w:pPr>
        <w:ind w:left="810" w:hanging="360"/>
      </w:pPr>
      <w:rPr>
        <w:rFonts w:ascii="Tisa Offc Serif Pro" w:hAnsi="Tisa Offc Serif Pro"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 w15:restartNumberingAfterBreak="0">
    <w:nsid w:val="360C2D87"/>
    <w:multiLevelType w:val="hybridMultilevel"/>
    <w:tmpl w:val="9738E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6254E2"/>
    <w:multiLevelType w:val="hybridMultilevel"/>
    <w:tmpl w:val="38C42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6D2EEF"/>
    <w:multiLevelType w:val="hybridMultilevel"/>
    <w:tmpl w:val="978E9D76"/>
    <w:lvl w:ilvl="0" w:tplc="25AA62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B92F80"/>
    <w:multiLevelType w:val="hybridMultilevel"/>
    <w:tmpl w:val="F162C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55738B"/>
    <w:multiLevelType w:val="hybridMultilevel"/>
    <w:tmpl w:val="F550C2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5223AFD"/>
    <w:multiLevelType w:val="hybridMultilevel"/>
    <w:tmpl w:val="8F8EB2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5541682A"/>
    <w:multiLevelType w:val="hybridMultilevel"/>
    <w:tmpl w:val="CEEA938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5EB21A6F"/>
    <w:multiLevelType w:val="hybridMultilevel"/>
    <w:tmpl w:val="919485DC"/>
    <w:lvl w:ilvl="0" w:tplc="17E4E416">
      <w:start w:val="1"/>
      <w:numFmt w:val="bullet"/>
      <w:lvlText w:val=""/>
      <w:lvlJc w:val="left"/>
      <w:pPr>
        <w:tabs>
          <w:tab w:val="num" w:pos="1350"/>
        </w:tabs>
        <w:ind w:left="1350" w:hanging="360"/>
      </w:pPr>
      <w:rPr>
        <w:rFonts w:ascii="Wingdings" w:hAnsi="Wingdings" w:hint="default"/>
      </w:rPr>
    </w:lvl>
    <w:lvl w:ilvl="1" w:tplc="04090003" w:tentative="1">
      <w:start w:val="1"/>
      <w:numFmt w:val="bullet"/>
      <w:lvlText w:val="o"/>
      <w:lvlJc w:val="left"/>
      <w:pPr>
        <w:tabs>
          <w:tab w:val="num" w:pos="2070"/>
        </w:tabs>
        <w:ind w:left="2070" w:hanging="360"/>
      </w:pPr>
      <w:rPr>
        <w:rFonts w:ascii="Courier New" w:hAnsi="Courier New" w:hint="default"/>
      </w:rPr>
    </w:lvl>
    <w:lvl w:ilvl="2" w:tplc="04090005" w:tentative="1">
      <w:start w:val="1"/>
      <w:numFmt w:val="bullet"/>
      <w:lvlText w:val=""/>
      <w:lvlJc w:val="left"/>
      <w:pPr>
        <w:tabs>
          <w:tab w:val="num" w:pos="2790"/>
        </w:tabs>
        <w:ind w:left="2790" w:hanging="360"/>
      </w:pPr>
      <w:rPr>
        <w:rFonts w:ascii="Wingdings" w:hAnsi="Wingdings" w:hint="default"/>
      </w:rPr>
    </w:lvl>
    <w:lvl w:ilvl="3" w:tplc="04090001" w:tentative="1">
      <w:start w:val="1"/>
      <w:numFmt w:val="bullet"/>
      <w:lvlText w:val=""/>
      <w:lvlJc w:val="left"/>
      <w:pPr>
        <w:tabs>
          <w:tab w:val="num" w:pos="3510"/>
        </w:tabs>
        <w:ind w:left="3510" w:hanging="360"/>
      </w:pPr>
      <w:rPr>
        <w:rFonts w:ascii="Symbol" w:hAnsi="Symbol" w:hint="default"/>
      </w:rPr>
    </w:lvl>
    <w:lvl w:ilvl="4" w:tplc="04090003" w:tentative="1">
      <w:start w:val="1"/>
      <w:numFmt w:val="bullet"/>
      <w:lvlText w:val="o"/>
      <w:lvlJc w:val="left"/>
      <w:pPr>
        <w:tabs>
          <w:tab w:val="num" w:pos="4230"/>
        </w:tabs>
        <w:ind w:left="4230" w:hanging="360"/>
      </w:pPr>
      <w:rPr>
        <w:rFonts w:ascii="Courier New" w:hAnsi="Courier New" w:hint="default"/>
      </w:rPr>
    </w:lvl>
    <w:lvl w:ilvl="5" w:tplc="04090005" w:tentative="1">
      <w:start w:val="1"/>
      <w:numFmt w:val="bullet"/>
      <w:lvlText w:val=""/>
      <w:lvlJc w:val="left"/>
      <w:pPr>
        <w:tabs>
          <w:tab w:val="num" w:pos="4950"/>
        </w:tabs>
        <w:ind w:left="4950" w:hanging="360"/>
      </w:pPr>
      <w:rPr>
        <w:rFonts w:ascii="Wingdings" w:hAnsi="Wingdings" w:hint="default"/>
      </w:rPr>
    </w:lvl>
    <w:lvl w:ilvl="6" w:tplc="04090001" w:tentative="1">
      <w:start w:val="1"/>
      <w:numFmt w:val="bullet"/>
      <w:lvlText w:val=""/>
      <w:lvlJc w:val="left"/>
      <w:pPr>
        <w:tabs>
          <w:tab w:val="num" w:pos="5670"/>
        </w:tabs>
        <w:ind w:left="5670" w:hanging="360"/>
      </w:pPr>
      <w:rPr>
        <w:rFonts w:ascii="Symbol" w:hAnsi="Symbol" w:hint="default"/>
      </w:rPr>
    </w:lvl>
    <w:lvl w:ilvl="7" w:tplc="04090003" w:tentative="1">
      <w:start w:val="1"/>
      <w:numFmt w:val="bullet"/>
      <w:lvlText w:val="o"/>
      <w:lvlJc w:val="left"/>
      <w:pPr>
        <w:tabs>
          <w:tab w:val="num" w:pos="6390"/>
        </w:tabs>
        <w:ind w:left="6390" w:hanging="360"/>
      </w:pPr>
      <w:rPr>
        <w:rFonts w:ascii="Courier New" w:hAnsi="Courier New" w:hint="default"/>
      </w:rPr>
    </w:lvl>
    <w:lvl w:ilvl="8" w:tplc="04090005" w:tentative="1">
      <w:start w:val="1"/>
      <w:numFmt w:val="bullet"/>
      <w:lvlText w:val=""/>
      <w:lvlJc w:val="left"/>
      <w:pPr>
        <w:tabs>
          <w:tab w:val="num" w:pos="7110"/>
        </w:tabs>
        <w:ind w:left="7110" w:hanging="360"/>
      </w:pPr>
      <w:rPr>
        <w:rFonts w:ascii="Wingdings" w:hAnsi="Wingdings" w:hint="default"/>
      </w:rPr>
    </w:lvl>
  </w:abstractNum>
  <w:abstractNum w:abstractNumId="20" w15:restartNumberingAfterBreak="0">
    <w:nsid w:val="644857B6"/>
    <w:multiLevelType w:val="hybridMultilevel"/>
    <w:tmpl w:val="4BAEC6E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68EE2FB8"/>
    <w:multiLevelType w:val="hybridMultilevel"/>
    <w:tmpl w:val="E01061A4"/>
    <w:lvl w:ilvl="0" w:tplc="39282F74">
      <w:start w:val="1"/>
      <w:numFmt w:val="bullet"/>
      <w:lvlText w:val="&gt;"/>
      <w:lvlJc w:val="left"/>
      <w:pPr>
        <w:ind w:left="1080" w:hanging="360"/>
      </w:pPr>
      <w:rPr>
        <w:rFonts w:ascii="Tisa Offc Serif Pro" w:hAnsi="Tisa Offc Serif Pro"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A4D52F3"/>
    <w:multiLevelType w:val="hybridMultilevel"/>
    <w:tmpl w:val="0C6AB4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DEE1903"/>
    <w:multiLevelType w:val="hybridMultilevel"/>
    <w:tmpl w:val="6194E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A50B73"/>
    <w:multiLevelType w:val="hybridMultilevel"/>
    <w:tmpl w:val="C5247CD8"/>
    <w:lvl w:ilvl="0" w:tplc="17E4E416">
      <w:start w:val="1"/>
      <w:numFmt w:val="bullet"/>
      <w:lvlText w:val=""/>
      <w:lvlJc w:val="left"/>
      <w:pPr>
        <w:tabs>
          <w:tab w:val="num" w:pos="1350"/>
        </w:tabs>
        <w:ind w:left="1350" w:hanging="360"/>
      </w:pPr>
      <w:rPr>
        <w:rFonts w:ascii="Wingdings" w:hAnsi="Wingdings" w:hint="default"/>
      </w:rPr>
    </w:lvl>
    <w:lvl w:ilvl="1" w:tplc="04090003" w:tentative="1">
      <w:start w:val="1"/>
      <w:numFmt w:val="bullet"/>
      <w:lvlText w:val="o"/>
      <w:lvlJc w:val="left"/>
      <w:pPr>
        <w:tabs>
          <w:tab w:val="num" w:pos="2070"/>
        </w:tabs>
        <w:ind w:left="2070" w:hanging="360"/>
      </w:pPr>
      <w:rPr>
        <w:rFonts w:ascii="Courier New" w:hAnsi="Courier New" w:hint="default"/>
      </w:rPr>
    </w:lvl>
    <w:lvl w:ilvl="2" w:tplc="04090005" w:tentative="1">
      <w:start w:val="1"/>
      <w:numFmt w:val="bullet"/>
      <w:lvlText w:val=""/>
      <w:lvlJc w:val="left"/>
      <w:pPr>
        <w:tabs>
          <w:tab w:val="num" w:pos="2790"/>
        </w:tabs>
        <w:ind w:left="2790" w:hanging="360"/>
      </w:pPr>
      <w:rPr>
        <w:rFonts w:ascii="Wingdings" w:hAnsi="Wingdings" w:hint="default"/>
      </w:rPr>
    </w:lvl>
    <w:lvl w:ilvl="3" w:tplc="04090001" w:tentative="1">
      <w:start w:val="1"/>
      <w:numFmt w:val="bullet"/>
      <w:lvlText w:val=""/>
      <w:lvlJc w:val="left"/>
      <w:pPr>
        <w:tabs>
          <w:tab w:val="num" w:pos="3510"/>
        </w:tabs>
        <w:ind w:left="3510" w:hanging="360"/>
      </w:pPr>
      <w:rPr>
        <w:rFonts w:ascii="Symbol" w:hAnsi="Symbol" w:hint="default"/>
      </w:rPr>
    </w:lvl>
    <w:lvl w:ilvl="4" w:tplc="04090003" w:tentative="1">
      <w:start w:val="1"/>
      <w:numFmt w:val="bullet"/>
      <w:lvlText w:val="o"/>
      <w:lvlJc w:val="left"/>
      <w:pPr>
        <w:tabs>
          <w:tab w:val="num" w:pos="4230"/>
        </w:tabs>
        <w:ind w:left="4230" w:hanging="360"/>
      </w:pPr>
      <w:rPr>
        <w:rFonts w:ascii="Courier New" w:hAnsi="Courier New" w:hint="default"/>
      </w:rPr>
    </w:lvl>
    <w:lvl w:ilvl="5" w:tplc="04090005" w:tentative="1">
      <w:start w:val="1"/>
      <w:numFmt w:val="bullet"/>
      <w:lvlText w:val=""/>
      <w:lvlJc w:val="left"/>
      <w:pPr>
        <w:tabs>
          <w:tab w:val="num" w:pos="4950"/>
        </w:tabs>
        <w:ind w:left="4950" w:hanging="360"/>
      </w:pPr>
      <w:rPr>
        <w:rFonts w:ascii="Wingdings" w:hAnsi="Wingdings" w:hint="default"/>
      </w:rPr>
    </w:lvl>
    <w:lvl w:ilvl="6" w:tplc="04090001" w:tentative="1">
      <w:start w:val="1"/>
      <w:numFmt w:val="bullet"/>
      <w:lvlText w:val=""/>
      <w:lvlJc w:val="left"/>
      <w:pPr>
        <w:tabs>
          <w:tab w:val="num" w:pos="5670"/>
        </w:tabs>
        <w:ind w:left="5670" w:hanging="360"/>
      </w:pPr>
      <w:rPr>
        <w:rFonts w:ascii="Symbol" w:hAnsi="Symbol" w:hint="default"/>
      </w:rPr>
    </w:lvl>
    <w:lvl w:ilvl="7" w:tplc="04090003" w:tentative="1">
      <w:start w:val="1"/>
      <w:numFmt w:val="bullet"/>
      <w:lvlText w:val="o"/>
      <w:lvlJc w:val="left"/>
      <w:pPr>
        <w:tabs>
          <w:tab w:val="num" w:pos="6390"/>
        </w:tabs>
        <w:ind w:left="6390" w:hanging="360"/>
      </w:pPr>
      <w:rPr>
        <w:rFonts w:ascii="Courier New" w:hAnsi="Courier New" w:hint="default"/>
      </w:rPr>
    </w:lvl>
    <w:lvl w:ilvl="8" w:tplc="04090005" w:tentative="1">
      <w:start w:val="1"/>
      <w:numFmt w:val="bullet"/>
      <w:lvlText w:val=""/>
      <w:lvlJc w:val="left"/>
      <w:pPr>
        <w:tabs>
          <w:tab w:val="num" w:pos="7110"/>
        </w:tabs>
        <w:ind w:left="7110" w:hanging="360"/>
      </w:pPr>
      <w:rPr>
        <w:rFonts w:ascii="Wingdings" w:hAnsi="Wingdings" w:hint="default"/>
      </w:rPr>
    </w:lvl>
  </w:abstractNum>
  <w:abstractNum w:abstractNumId="25" w15:restartNumberingAfterBreak="0">
    <w:nsid w:val="7CE360AA"/>
    <w:multiLevelType w:val="hybridMultilevel"/>
    <w:tmpl w:val="C5A4C79E"/>
    <w:lvl w:ilvl="0" w:tplc="693CADCE">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50883323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90136549">
    <w:abstractNumId w:val="18"/>
  </w:num>
  <w:num w:numId="3" w16cid:durableId="1782066017">
    <w:abstractNumId w:val="23"/>
  </w:num>
  <w:num w:numId="4" w16cid:durableId="470369822">
    <w:abstractNumId w:val="16"/>
  </w:num>
  <w:num w:numId="5" w16cid:durableId="4945033">
    <w:abstractNumId w:val="0"/>
  </w:num>
  <w:num w:numId="6" w16cid:durableId="130739103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57733544">
    <w:abstractNumId w:val="18"/>
  </w:num>
  <w:num w:numId="8" w16cid:durableId="1369768035">
    <w:abstractNumId w:val="23"/>
  </w:num>
  <w:num w:numId="9" w16cid:durableId="1851021045">
    <w:abstractNumId w:val="16"/>
  </w:num>
  <w:num w:numId="10" w16cid:durableId="1087119766">
    <w:abstractNumId w:val="0"/>
  </w:num>
  <w:num w:numId="11" w16cid:durableId="449663147">
    <w:abstractNumId w:val="17"/>
  </w:num>
  <w:num w:numId="12" w16cid:durableId="536427730">
    <w:abstractNumId w:val="17"/>
  </w:num>
  <w:num w:numId="13" w16cid:durableId="1372144850">
    <w:abstractNumId w:val="0"/>
  </w:num>
  <w:num w:numId="14" w16cid:durableId="1165318836">
    <w:abstractNumId w:val="14"/>
  </w:num>
  <w:num w:numId="15" w16cid:durableId="1129127107">
    <w:abstractNumId w:val="7"/>
  </w:num>
  <w:num w:numId="16" w16cid:durableId="624434838">
    <w:abstractNumId w:val="17"/>
  </w:num>
  <w:num w:numId="17" w16cid:durableId="202333837">
    <w:abstractNumId w:val="17"/>
  </w:num>
  <w:num w:numId="18" w16cid:durableId="2127697864">
    <w:abstractNumId w:val="0"/>
  </w:num>
  <w:num w:numId="19" w16cid:durableId="1366908736">
    <w:abstractNumId w:val="14"/>
  </w:num>
  <w:num w:numId="20" w16cid:durableId="209339491">
    <w:abstractNumId w:val="7"/>
  </w:num>
  <w:num w:numId="21" w16cid:durableId="34700391">
    <w:abstractNumId w:val="17"/>
  </w:num>
  <w:num w:numId="22" w16cid:durableId="1115825610">
    <w:abstractNumId w:val="17"/>
  </w:num>
  <w:num w:numId="23" w16cid:durableId="647824182">
    <w:abstractNumId w:val="0"/>
  </w:num>
  <w:num w:numId="24" w16cid:durableId="674889948">
    <w:abstractNumId w:val="14"/>
  </w:num>
  <w:num w:numId="25" w16cid:durableId="1418940710">
    <w:abstractNumId w:val="7"/>
  </w:num>
  <w:num w:numId="26" w16cid:durableId="771900489">
    <w:abstractNumId w:val="15"/>
  </w:num>
  <w:num w:numId="27" w16cid:durableId="1136215954">
    <w:abstractNumId w:val="19"/>
  </w:num>
  <w:num w:numId="28" w16cid:durableId="1889489579">
    <w:abstractNumId w:val="24"/>
  </w:num>
  <w:num w:numId="29" w16cid:durableId="114180640">
    <w:abstractNumId w:val="18"/>
  </w:num>
  <w:num w:numId="30" w16cid:durableId="282463283">
    <w:abstractNumId w:val="8"/>
  </w:num>
  <w:num w:numId="31" w16cid:durableId="223029059">
    <w:abstractNumId w:val="12"/>
  </w:num>
  <w:num w:numId="32" w16cid:durableId="220410205">
    <w:abstractNumId w:val="9"/>
  </w:num>
  <w:num w:numId="33" w16cid:durableId="925846547">
    <w:abstractNumId w:val="0"/>
  </w:num>
  <w:num w:numId="34" w16cid:durableId="139150760">
    <w:abstractNumId w:val="5"/>
  </w:num>
  <w:num w:numId="35" w16cid:durableId="1667631428">
    <w:abstractNumId w:val="2"/>
  </w:num>
  <w:num w:numId="36" w16cid:durableId="672495342">
    <w:abstractNumId w:val="4"/>
  </w:num>
  <w:num w:numId="37" w16cid:durableId="318585197">
    <w:abstractNumId w:val="22"/>
  </w:num>
  <w:num w:numId="38" w16cid:durableId="389227246">
    <w:abstractNumId w:val="13"/>
  </w:num>
  <w:num w:numId="39" w16cid:durableId="701899040">
    <w:abstractNumId w:val="3"/>
  </w:num>
  <w:num w:numId="40" w16cid:durableId="1177382570">
    <w:abstractNumId w:val="14"/>
  </w:num>
  <w:num w:numId="41" w16cid:durableId="1421026059">
    <w:abstractNumId w:val="6"/>
  </w:num>
  <w:num w:numId="42" w16cid:durableId="919023100">
    <w:abstractNumId w:val="21"/>
  </w:num>
  <w:num w:numId="43" w16cid:durableId="206256673">
    <w:abstractNumId w:val="11"/>
  </w:num>
  <w:num w:numId="44" w16cid:durableId="433794577">
    <w:abstractNumId w:val="25"/>
  </w:num>
  <w:num w:numId="45" w16cid:durableId="1928684637">
    <w:abstractNumId w:val="19"/>
  </w:num>
  <w:num w:numId="46" w16cid:durableId="1818645077">
    <w:abstractNumId w:val="24"/>
  </w:num>
  <w:num w:numId="47" w16cid:durableId="1472214039">
    <w:abstractNumId w:val="18"/>
  </w:num>
  <w:num w:numId="48" w16cid:durableId="343409150">
    <w:abstractNumId w:val="8"/>
  </w:num>
  <w:num w:numId="49" w16cid:durableId="75632110">
    <w:abstractNumId w:val="12"/>
  </w:num>
  <w:num w:numId="50" w16cid:durableId="157155380">
    <w:abstractNumId w:val="9"/>
  </w:num>
  <w:num w:numId="51" w16cid:durableId="1125346739">
    <w:abstractNumId w:val="0"/>
  </w:num>
  <w:num w:numId="52" w16cid:durableId="1919246869">
    <w:abstractNumId w:val="5"/>
  </w:num>
  <w:num w:numId="53" w16cid:durableId="1990936072">
    <w:abstractNumId w:val="2"/>
  </w:num>
  <w:num w:numId="54" w16cid:durableId="686058520">
    <w:abstractNumId w:val="4"/>
  </w:num>
  <w:num w:numId="55" w16cid:durableId="19670907">
    <w:abstractNumId w:val="22"/>
  </w:num>
  <w:num w:numId="56" w16cid:durableId="781459365">
    <w:abstractNumId w:val="13"/>
  </w:num>
  <w:num w:numId="57" w16cid:durableId="637733260">
    <w:abstractNumId w:val="3"/>
  </w:num>
  <w:num w:numId="58" w16cid:durableId="1305433263">
    <w:abstractNumId w:val="14"/>
  </w:num>
  <w:num w:numId="59" w16cid:durableId="180342550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115244653">
    <w:abstractNumId w:val="14"/>
  </w:num>
  <w:num w:numId="61" w16cid:durableId="1057164891">
    <w:abstractNumId w:val="19"/>
  </w:num>
  <w:num w:numId="62" w16cid:durableId="505632436">
    <w:abstractNumId w:val="24"/>
  </w:num>
  <w:num w:numId="63" w16cid:durableId="174805477">
    <w:abstractNumId w:val="18"/>
  </w:num>
  <w:num w:numId="64" w16cid:durableId="1664965268">
    <w:abstractNumId w:val="8"/>
  </w:num>
  <w:num w:numId="65" w16cid:durableId="1446729499">
    <w:abstractNumId w:val="12"/>
  </w:num>
  <w:num w:numId="66" w16cid:durableId="1599175302">
    <w:abstractNumId w:val="9"/>
  </w:num>
  <w:num w:numId="67" w16cid:durableId="793520329">
    <w:abstractNumId w:val="0"/>
  </w:num>
  <w:num w:numId="68" w16cid:durableId="377627055">
    <w:abstractNumId w:val="5"/>
  </w:num>
  <w:num w:numId="69" w16cid:durableId="1859586587">
    <w:abstractNumId w:val="2"/>
  </w:num>
  <w:num w:numId="70" w16cid:durableId="101733018">
    <w:abstractNumId w:val="4"/>
  </w:num>
  <w:num w:numId="71" w16cid:durableId="672873187">
    <w:abstractNumId w:val="22"/>
  </w:num>
  <w:num w:numId="72" w16cid:durableId="414863460">
    <w:abstractNumId w:val="13"/>
  </w:num>
  <w:num w:numId="73" w16cid:durableId="1336763371">
    <w:abstractNumId w:val="3"/>
  </w:num>
  <w:num w:numId="74" w16cid:durableId="1329140177">
    <w:abstractNumId w:val="14"/>
  </w:num>
  <w:num w:numId="75" w16cid:durableId="118556013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024940263">
    <w:abstractNumId w:val="14"/>
  </w:num>
  <w:num w:numId="77" w16cid:durableId="2038118382">
    <w:abstractNumId w:val="19"/>
  </w:num>
  <w:num w:numId="78" w16cid:durableId="1346057932">
    <w:abstractNumId w:val="24"/>
  </w:num>
  <w:num w:numId="79" w16cid:durableId="670841414">
    <w:abstractNumId w:val="18"/>
  </w:num>
  <w:num w:numId="80" w16cid:durableId="1275869835">
    <w:abstractNumId w:val="8"/>
  </w:num>
  <w:num w:numId="81" w16cid:durableId="983897852">
    <w:abstractNumId w:val="12"/>
  </w:num>
  <w:num w:numId="82" w16cid:durableId="77364458">
    <w:abstractNumId w:val="9"/>
  </w:num>
  <w:num w:numId="83" w16cid:durableId="1111781103">
    <w:abstractNumId w:val="0"/>
  </w:num>
  <w:num w:numId="84" w16cid:durableId="1260336642">
    <w:abstractNumId w:val="5"/>
  </w:num>
  <w:num w:numId="85" w16cid:durableId="240333067">
    <w:abstractNumId w:val="2"/>
  </w:num>
  <w:num w:numId="86" w16cid:durableId="2102142731">
    <w:abstractNumId w:val="4"/>
  </w:num>
  <w:num w:numId="87" w16cid:durableId="353575411">
    <w:abstractNumId w:val="22"/>
  </w:num>
  <w:num w:numId="88" w16cid:durableId="798691511">
    <w:abstractNumId w:val="13"/>
  </w:num>
  <w:num w:numId="89" w16cid:durableId="1706565470">
    <w:abstractNumId w:val="3"/>
  </w:num>
  <w:num w:numId="90" w16cid:durableId="1974939847">
    <w:abstractNumId w:val="14"/>
  </w:num>
  <w:num w:numId="91" w16cid:durableId="89759708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24860999">
    <w:abstractNumId w:val="14"/>
  </w:num>
  <w:num w:numId="93" w16cid:durableId="2038118382">
    <w:abstractNumId w:val="19"/>
  </w:num>
  <w:num w:numId="94" w16cid:durableId="1346057932">
    <w:abstractNumId w:val="24"/>
  </w:num>
  <w:num w:numId="95" w16cid:durableId="670841414">
    <w:abstractNumId w:val="18"/>
  </w:num>
  <w:num w:numId="96" w16cid:durableId="1275869835">
    <w:abstractNumId w:val="8"/>
  </w:num>
  <w:num w:numId="97" w16cid:durableId="983897852">
    <w:abstractNumId w:val="12"/>
  </w:num>
  <w:num w:numId="98" w16cid:durableId="77364458">
    <w:abstractNumId w:val="9"/>
  </w:num>
  <w:num w:numId="99" w16cid:durableId="1111781103">
    <w:abstractNumId w:val="0"/>
  </w:num>
  <w:num w:numId="100" w16cid:durableId="1260336642">
    <w:abstractNumId w:val="5"/>
  </w:num>
  <w:num w:numId="101" w16cid:durableId="240333067">
    <w:abstractNumId w:val="2"/>
  </w:num>
  <w:num w:numId="102" w16cid:durableId="2102142731">
    <w:abstractNumId w:val="4"/>
  </w:num>
  <w:num w:numId="103" w16cid:durableId="353575411">
    <w:abstractNumId w:val="22"/>
  </w:num>
  <w:num w:numId="104" w16cid:durableId="798691511">
    <w:abstractNumId w:val="13"/>
  </w:num>
  <w:num w:numId="105" w16cid:durableId="1706565470">
    <w:abstractNumId w:val="3"/>
  </w:num>
  <w:num w:numId="106" w16cid:durableId="1974939847">
    <w:abstractNumId w:val="14"/>
  </w:num>
  <w:num w:numId="107" w16cid:durableId="89759708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24860999">
    <w:abstractNumId w:val="14"/>
  </w:num>
  <w:num w:numId="109" w16cid:durableId="1465851096">
    <w:abstractNumId w:val="19"/>
  </w:num>
  <w:num w:numId="110" w16cid:durableId="499850715">
    <w:abstractNumId w:val="24"/>
  </w:num>
  <w:num w:numId="111" w16cid:durableId="1161197422">
    <w:abstractNumId w:val="18"/>
  </w:num>
  <w:num w:numId="112" w16cid:durableId="1281187986">
    <w:abstractNumId w:val="8"/>
  </w:num>
  <w:num w:numId="113" w16cid:durableId="237054080">
    <w:abstractNumId w:val="12"/>
  </w:num>
  <w:num w:numId="114" w16cid:durableId="2101678673">
    <w:abstractNumId w:val="9"/>
  </w:num>
  <w:num w:numId="115" w16cid:durableId="1977173645">
    <w:abstractNumId w:val="0"/>
  </w:num>
  <w:num w:numId="116" w16cid:durableId="158228584">
    <w:abstractNumId w:val="5"/>
  </w:num>
  <w:num w:numId="117" w16cid:durableId="530916943">
    <w:abstractNumId w:val="2"/>
  </w:num>
  <w:num w:numId="118" w16cid:durableId="727220221">
    <w:abstractNumId w:val="4"/>
  </w:num>
  <w:num w:numId="119" w16cid:durableId="2075740751">
    <w:abstractNumId w:val="22"/>
  </w:num>
  <w:num w:numId="120" w16cid:durableId="492256426">
    <w:abstractNumId w:val="13"/>
  </w:num>
  <w:num w:numId="121" w16cid:durableId="592054855">
    <w:abstractNumId w:val="3"/>
  </w:num>
  <w:num w:numId="122" w16cid:durableId="1472869124">
    <w:abstractNumId w:val="14"/>
  </w:num>
  <w:num w:numId="123" w16cid:durableId="847476941">
    <w:abstractNumId w:val="19"/>
  </w:num>
  <w:num w:numId="124" w16cid:durableId="1402175160">
    <w:abstractNumId w:val="24"/>
  </w:num>
  <w:num w:numId="125" w16cid:durableId="815755492">
    <w:abstractNumId w:val="18"/>
  </w:num>
  <w:num w:numId="126" w16cid:durableId="1058013860">
    <w:abstractNumId w:val="8"/>
  </w:num>
  <w:num w:numId="127" w16cid:durableId="1840346044">
    <w:abstractNumId w:val="12"/>
  </w:num>
  <w:num w:numId="128" w16cid:durableId="525800933">
    <w:abstractNumId w:val="9"/>
  </w:num>
  <w:num w:numId="129" w16cid:durableId="505557266">
    <w:abstractNumId w:val="0"/>
  </w:num>
  <w:num w:numId="130" w16cid:durableId="775516325">
    <w:abstractNumId w:val="5"/>
  </w:num>
  <w:num w:numId="131" w16cid:durableId="1046370128">
    <w:abstractNumId w:val="2"/>
  </w:num>
  <w:num w:numId="132" w16cid:durableId="105203177">
    <w:abstractNumId w:val="4"/>
  </w:num>
  <w:num w:numId="133" w16cid:durableId="1474982370">
    <w:abstractNumId w:val="22"/>
  </w:num>
  <w:num w:numId="134" w16cid:durableId="1366561519">
    <w:abstractNumId w:val="13"/>
  </w:num>
  <w:num w:numId="135" w16cid:durableId="1820799701">
    <w:abstractNumId w:val="3"/>
  </w:num>
  <w:num w:numId="136" w16cid:durableId="1475637617">
    <w:abstractNumId w:val="14"/>
  </w:num>
  <w:num w:numId="137" w16cid:durableId="204598580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595165411">
    <w:abstractNumId w:val="19"/>
  </w:num>
  <w:num w:numId="139" w16cid:durableId="993338839">
    <w:abstractNumId w:val="24"/>
  </w:num>
  <w:num w:numId="140" w16cid:durableId="489292246">
    <w:abstractNumId w:val="18"/>
  </w:num>
  <w:num w:numId="141" w16cid:durableId="458572919">
    <w:abstractNumId w:val="8"/>
  </w:num>
  <w:num w:numId="142" w16cid:durableId="1074552224">
    <w:abstractNumId w:val="12"/>
  </w:num>
  <w:num w:numId="143" w16cid:durableId="1522166664">
    <w:abstractNumId w:val="9"/>
  </w:num>
  <w:num w:numId="144" w16cid:durableId="1230505347">
    <w:abstractNumId w:val="0"/>
  </w:num>
  <w:num w:numId="145" w16cid:durableId="1128358537">
    <w:abstractNumId w:val="5"/>
  </w:num>
  <w:num w:numId="146" w16cid:durableId="113333180">
    <w:abstractNumId w:val="2"/>
  </w:num>
  <w:num w:numId="147" w16cid:durableId="1547794648">
    <w:abstractNumId w:val="4"/>
  </w:num>
  <w:num w:numId="148" w16cid:durableId="704136168">
    <w:abstractNumId w:val="22"/>
  </w:num>
  <w:num w:numId="149" w16cid:durableId="237206726">
    <w:abstractNumId w:val="13"/>
  </w:num>
  <w:num w:numId="150" w16cid:durableId="1410421119">
    <w:abstractNumId w:val="3"/>
  </w:num>
  <w:num w:numId="151" w16cid:durableId="594627699">
    <w:abstractNumId w:val="14"/>
  </w:num>
  <w:num w:numId="152" w16cid:durableId="1450860788">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attachedTemplate r:id="rId1"/>
  <w:defaultTabStop w:val="720"/>
  <w:drawingGridHorizontalSpacing w:val="120"/>
  <w:displayHorizontalDrawingGridEvery w:val="2"/>
  <w:characterSpacingControl w:val="doNotCompress"/>
  <w:hdrShapeDefaults>
    <o:shapedefaults v:ext="edit" spidmax="174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EGINREP" w:val="BEGINREP"/>
    <w:docVar w:name="ENDREP" w:val="ENDREP"/>
    <w:docVar w:name="MasterAccountMerge.Account.Client.ServiceBilling.Agcy.Agency.AgcyMainAddress.Addr2*0*15" w:val="ADDR2"/>
    <w:docVar w:name="MasterAccountMerge.Account.Client.ServiceBilling.ServRole.Employee.BusinessPhoneNumber.Number*6*28" w:val="NUMBER"/>
    <w:docVar w:name="MasterAccountMerge.Account.Client.ServiceBilling.ServRole.Employee.Code*0*27" w:val="CODE"/>
    <w:docVar w:name="MasterAccountMerge.Account.Client.ServiceBilling.ServRole.Employee.EmployeeName.Suff*0*29" w:val="SUFF"/>
    <w:docVar w:name="MasterAccountMerge.Account.Client.ServiceBilling.ServRole.Employee.Name*0*12" w:val="NAME"/>
    <w:docVar w:name="MasterAccountMerge.Account.Common.Common.AcctName*0*30" w:val="ACCTNAME"/>
    <w:docVar w:name="MasterAccountMerge.Policy.Policy.Structure.Agcy.AgcyMainAddress.AgcyMainAddr1*0*4" w:val="AGCYMAINADDR1"/>
    <w:docVar w:name="MasterAccountMerge.Policy.Policy.Structure.Agcy.AgcyMainAddress.AgcyMainAddr2*0*5" w:val="AGCYMAINADDR2"/>
    <w:docVar w:name="MasterAccountMerge.Policy.Policy.Structure.Agcy.AgcyMainAddress.AgcyMainAddr3*0*6" w:val="AGCYMAINADDR3"/>
    <w:docVar w:name="MasterAccountMerge.Policy.Policy.Structure.Agcy.AgcyMainAddress.AgcyMainCity*0*7" w:val="AGCYMAINCITY"/>
    <w:docVar w:name="MasterAccountMerge.Policy.Policy.Structure.Agcy.AgcyMainAddress.AgcyMainState*0*8" w:val="AGCYMAINSTATE"/>
    <w:docVar w:name="MasterAccountMerge.Policy.Policy.Structure.Agcy.AgcyMainAddress.AgcyMainZip*12*9" w:val="AGCYMAINZIP"/>
    <w:docVar w:name="MasterAccountMerge.Policy.Policy.Structure.Agcy.Name*0*10" w:val="NAME"/>
    <w:docVar w:name="MasterAccountMerge.Policy.Policy.Structure.Agcy.Name*0*2" w:val="NAME"/>
  </w:docVars>
  <w:rsids>
    <w:rsidRoot w:val="0096346C"/>
    <w:rsid w:val="000027B9"/>
    <w:rsid w:val="000239B1"/>
    <w:rsid w:val="00056A6B"/>
    <w:rsid w:val="00063C8E"/>
    <w:rsid w:val="000666D4"/>
    <w:rsid w:val="000712E0"/>
    <w:rsid w:val="000A27FB"/>
    <w:rsid w:val="000A39C3"/>
    <w:rsid w:val="000B34C8"/>
    <w:rsid w:val="000E01F9"/>
    <w:rsid w:val="001069BD"/>
    <w:rsid w:val="0010777C"/>
    <w:rsid w:val="00112605"/>
    <w:rsid w:val="001219BC"/>
    <w:rsid w:val="0012342F"/>
    <w:rsid w:val="001255B2"/>
    <w:rsid w:val="0013244A"/>
    <w:rsid w:val="001341C0"/>
    <w:rsid w:val="00144820"/>
    <w:rsid w:val="0015259E"/>
    <w:rsid w:val="001611A5"/>
    <w:rsid w:val="00167147"/>
    <w:rsid w:val="00177969"/>
    <w:rsid w:val="00184FF4"/>
    <w:rsid w:val="00190532"/>
    <w:rsid w:val="00194D5E"/>
    <w:rsid w:val="001B2BE4"/>
    <w:rsid w:val="001C6DDB"/>
    <w:rsid w:val="001D4A79"/>
    <w:rsid w:val="00233732"/>
    <w:rsid w:val="00234C2D"/>
    <w:rsid w:val="00244F30"/>
    <w:rsid w:val="0024579D"/>
    <w:rsid w:val="00277089"/>
    <w:rsid w:val="002813A0"/>
    <w:rsid w:val="00293BD7"/>
    <w:rsid w:val="002A21A6"/>
    <w:rsid w:val="002A254B"/>
    <w:rsid w:val="002A5FC4"/>
    <w:rsid w:val="002A7D69"/>
    <w:rsid w:val="002C1B98"/>
    <w:rsid w:val="002C393F"/>
    <w:rsid w:val="002F2B9F"/>
    <w:rsid w:val="00315EA5"/>
    <w:rsid w:val="00325938"/>
    <w:rsid w:val="003262B6"/>
    <w:rsid w:val="003338B8"/>
    <w:rsid w:val="0033704E"/>
    <w:rsid w:val="0034520D"/>
    <w:rsid w:val="00361A2C"/>
    <w:rsid w:val="0036487C"/>
    <w:rsid w:val="00381E9C"/>
    <w:rsid w:val="00383D53"/>
    <w:rsid w:val="003E5F48"/>
    <w:rsid w:val="003E6D54"/>
    <w:rsid w:val="003F3EA7"/>
    <w:rsid w:val="004013F7"/>
    <w:rsid w:val="0040588D"/>
    <w:rsid w:val="004229C9"/>
    <w:rsid w:val="00423D76"/>
    <w:rsid w:val="00427592"/>
    <w:rsid w:val="0043493F"/>
    <w:rsid w:val="0043618A"/>
    <w:rsid w:val="0044287A"/>
    <w:rsid w:val="00447628"/>
    <w:rsid w:val="004516CC"/>
    <w:rsid w:val="00452FBC"/>
    <w:rsid w:val="00454935"/>
    <w:rsid w:val="004734FB"/>
    <w:rsid w:val="00481CA3"/>
    <w:rsid w:val="00483BBC"/>
    <w:rsid w:val="00490F41"/>
    <w:rsid w:val="004B40C5"/>
    <w:rsid w:val="004B41EB"/>
    <w:rsid w:val="004C0BDC"/>
    <w:rsid w:val="004D1E39"/>
    <w:rsid w:val="004E1B55"/>
    <w:rsid w:val="00503A9C"/>
    <w:rsid w:val="00506A53"/>
    <w:rsid w:val="00527B27"/>
    <w:rsid w:val="005333AF"/>
    <w:rsid w:val="0055082F"/>
    <w:rsid w:val="00552502"/>
    <w:rsid w:val="00565FA9"/>
    <w:rsid w:val="005747B1"/>
    <w:rsid w:val="005876C0"/>
    <w:rsid w:val="00591813"/>
    <w:rsid w:val="0059390B"/>
    <w:rsid w:val="005A74E9"/>
    <w:rsid w:val="005D4FE6"/>
    <w:rsid w:val="00602AE2"/>
    <w:rsid w:val="00604172"/>
    <w:rsid w:val="006335C2"/>
    <w:rsid w:val="006363B6"/>
    <w:rsid w:val="0065487A"/>
    <w:rsid w:val="00657E96"/>
    <w:rsid w:val="00673083"/>
    <w:rsid w:val="006804E6"/>
    <w:rsid w:val="00680D1B"/>
    <w:rsid w:val="00686FC7"/>
    <w:rsid w:val="00693A96"/>
    <w:rsid w:val="006A1BAA"/>
    <w:rsid w:val="006D5A58"/>
    <w:rsid w:val="006E19BB"/>
    <w:rsid w:val="006F179F"/>
    <w:rsid w:val="006F6E3D"/>
    <w:rsid w:val="00716BAB"/>
    <w:rsid w:val="00717684"/>
    <w:rsid w:val="00725D65"/>
    <w:rsid w:val="00733085"/>
    <w:rsid w:val="007342BD"/>
    <w:rsid w:val="0073509B"/>
    <w:rsid w:val="00737947"/>
    <w:rsid w:val="0076294A"/>
    <w:rsid w:val="00783DB9"/>
    <w:rsid w:val="00783E2A"/>
    <w:rsid w:val="007A02D9"/>
    <w:rsid w:val="007A03D3"/>
    <w:rsid w:val="007A32CF"/>
    <w:rsid w:val="007A6A1B"/>
    <w:rsid w:val="007C2AAE"/>
    <w:rsid w:val="007C793B"/>
    <w:rsid w:val="007C7E28"/>
    <w:rsid w:val="007D027B"/>
    <w:rsid w:val="007F5A14"/>
    <w:rsid w:val="008103AC"/>
    <w:rsid w:val="00812107"/>
    <w:rsid w:val="008154FC"/>
    <w:rsid w:val="008179B9"/>
    <w:rsid w:val="00855A44"/>
    <w:rsid w:val="00855FAC"/>
    <w:rsid w:val="00857876"/>
    <w:rsid w:val="00861C4C"/>
    <w:rsid w:val="00865373"/>
    <w:rsid w:val="00865A30"/>
    <w:rsid w:val="00866CA0"/>
    <w:rsid w:val="00871C06"/>
    <w:rsid w:val="00873320"/>
    <w:rsid w:val="00891579"/>
    <w:rsid w:val="008A1D51"/>
    <w:rsid w:val="008B367A"/>
    <w:rsid w:val="008C0550"/>
    <w:rsid w:val="008E133C"/>
    <w:rsid w:val="008E7B96"/>
    <w:rsid w:val="008F18A1"/>
    <w:rsid w:val="008F743E"/>
    <w:rsid w:val="009029AE"/>
    <w:rsid w:val="00910666"/>
    <w:rsid w:val="009206CE"/>
    <w:rsid w:val="0092397F"/>
    <w:rsid w:val="00930FA7"/>
    <w:rsid w:val="0096258B"/>
    <w:rsid w:val="0096346C"/>
    <w:rsid w:val="00966D6E"/>
    <w:rsid w:val="0097103A"/>
    <w:rsid w:val="00975865"/>
    <w:rsid w:val="009768E6"/>
    <w:rsid w:val="009A4799"/>
    <w:rsid w:val="009D11A1"/>
    <w:rsid w:val="009E1AEC"/>
    <w:rsid w:val="009E44FA"/>
    <w:rsid w:val="009E53C0"/>
    <w:rsid w:val="009F17B6"/>
    <w:rsid w:val="009F482C"/>
    <w:rsid w:val="009F75F1"/>
    <w:rsid w:val="00A23597"/>
    <w:rsid w:val="00A54A8E"/>
    <w:rsid w:val="00A558FE"/>
    <w:rsid w:val="00A6135B"/>
    <w:rsid w:val="00A64479"/>
    <w:rsid w:val="00A65CFA"/>
    <w:rsid w:val="00A8495F"/>
    <w:rsid w:val="00A84D67"/>
    <w:rsid w:val="00A853D4"/>
    <w:rsid w:val="00A87942"/>
    <w:rsid w:val="00A9550B"/>
    <w:rsid w:val="00AA72C6"/>
    <w:rsid w:val="00AB20AE"/>
    <w:rsid w:val="00AC7A9F"/>
    <w:rsid w:val="00AD0EF9"/>
    <w:rsid w:val="00AF5858"/>
    <w:rsid w:val="00B10316"/>
    <w:rsid w:val="00B144C8"/>
    <w:rsid w:val="00B16F41"/>
    <w:rsid w:val="00B236C5"/>
    <w:rsid w:val="00B458EF"/>
    <w:rsid w:val="00B47168"/>
    <w:rsid w:val="00B609A9"/>
    <w:rsid w:val="00B6353E"/>
    <w:rsid w:val="00B63542"/>
    <w:rsid w:val="00B6369A"/>
    <w:rsid w:val="00B672BF"/>
    <w:rsid w:val="00B8756C"/>
    <w:rsid w:val="00BB302A"/>
    <w:rsid w:val="00BB4596"/>
    <w:rsid w:val="00BC7D61"/>
    <w:rsid w:val="00BD186D"/>
    <w:rsid w:val="00BD3364"/>
    <w:rsid w:val="00BD3B02"/>
    <w:rsid w:val="00BE7815"/>
    <w:rsid w:val="00BF59F3"/>
    <w:rsid w:val="00C238D0"/>
    <w:rsid w:val="00C2749B"/>
    <w:rsid w:val="00C30667"/>
    <w:rsid w:val="00C4320B"/>
    <w:rsid w:val="00C4726D"/>
    <w:rsid w:val="00C52299"/>
    <w:rsid w:val="00C67308"/>
    <w:rsid w:val="00C80F46"/>
    <w:rsid w:val="00C83DA1"/>
    <w:rsid w:val="00C83F31"/>
    <w:rsid w:val="00C8733A"/>
    <w:rsid w:val="00CC1CC9"/>
    <w:rsid w:val="00CC59E5"/>
    <w:rsid w:val="00CC6D3E"/>
    <w:rsid w:val="00CD0D3D"/>
    <w:rsid w:val="00CD3415"/>
    <w:rsid w:val="00CD450D"/>
    <w:rsid w:val="00CD7272"/>
    <w:rsid w:val="00CF7F4A"/>
    <w:rsid w:val="00D004FB"/>
    <w:rsid w:val="00D04631"/>
    <w:rsid w:val="00D10CB5"/>
    <w:rsid w:val="00D12030"/>
    <w:rsid w:val="00D1436E"/>
    <w:rsid w:val="00D16235"/>
    <w:rsid w:val="00D9105E"/>
    <w:rsid w:val="00D94956"/>
    <w:rsid w:val="00DA188F"/>
    <w:rsid w:val="00DA1EDA"/>
    <w:rsid w:val="00DA5EDB"/>
    <w:rsid w:val="00DB13F0"/>
    <w:rsid w:val="00DB32D5"/>
    <w:rsid w:val="00DC0896"/>
    <w:rsid w:val="00DC7DED"/>
    <w:rsid w:val="00DE48D6"/>
    <w:rsid w:val="00E00D68"/>
    <w:rsid w:val="00E11DF4"/>
    <w:rsid w:val="00E2104B"/>
    <w:rsid w:val="00E630C9"/>
    <w:rsid w:val="00E7010E"/>
    <w:rsid w:val="00E714A3"/>
    <w:rsid w:val="00E723C8"/>
    <w:rsid w:val="00E76F45"/>
    <w:rsid w:val="00E85EC5"/>
    <w:rsid w:val="00EB5846"/>
    <w:rsid w:val="00EB604F"/>
    <w:rsid w:val="00EB7FA5"/>
    <w:rsid w:val="00ED1140"/>
    <w:rsid w:val="00EE5DD5"/>
    <w:rsid w:val="00F138B5"/>
    <w:rsid w:val="00F239C7"/>
    <w:rsid w:val="00F265A7"/>
    <w:rsid w:val="00F266D2"/>
    <w:rsid w:val="00F352FA"/>
    <w:rsid w:val="00F45418"/>
    <w:rsid w:val="00F53678"/>
    <w:rsid w:val="00F56829"/>
    <w:rsid w:val="00F570BA"/>
    <w:rsid w:val="00F73848"/>
    <w:rsid w:val="00F91A83"/>
    <w:rsid w:val="00FA266F"/>
    <w:rsid w:val="00FA5D90"/>
    <w:rsid w:val="00FB77A9"/>
    <w:rsid w:val="00FC4F2E"/>
    <w:rsid w:val="00FD2EA4"/>
    <w:rsid w:val="00FE3DA5"/>
    <w:rsid w:val="00FE79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081"/>
    <o:shapelayout v:ext="edit">
      <o:idmap v:ext="edit" data="1"/>
    </o:shapelayout>
  </w:shapeDefaults>
  <w:decimalSymbol w:val="."/>
  <w:listSeparator w:val=","/>
  <w14:docId w14:val="106A812A"/>
  <w15:docId w15:val="{C37F3994-CD86-4251-8F47-0DD2452B5F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03AC"/>
    <w:rPr>
      <w:rFonts w:ascii="Times New Roman" w:hAnsi="Times New Roman"/>
      <w:sz w:val="24"/>
      <w:szCs w:val="24"/>
    </w:rPr>
  </w:style>
  <w:style w:type="paragraph" w:styleId="Heading1">
    <w:name w:val="heading 1"/>
    <w:basedOn w:val="Normal"/>
    <w:next w:val="Normal"/>
    <w:link w:val="Heading1Char"/>
    <w:uiPriority w:val="99"/>
    <w:qFormat/>
    <w:rsid w:val="00733085"/>
    <w:pPr>
      <w:spacing w:before="480" w:line="276" w:lineRule="auto"/>
      <w:contextualSpacing/>
      <w:outlineLvl w:val="0"/>
    </w:pPr>
    <w:rPr>
      <w:rFonts w:ascii="Cambria" w:hAnsi="Cambria"/>
      <w:b/>
      <w:bCs/>
      <w:sz w:val="28"/>
      <w:szCs w:val="28"/>
    </w:rPr>
  </w:style>
  <w:style w:type="paragraph" w:styleId="Heading2">
    <w:name w:val="heading 2"/>
    <w:basedOn w:val="Normal"/>
    <w:next w:val="Normal"/>
    <w:link w:val="Heading2Char"/>
    <w:uiPriority w:val="99"/>
    <w:qFormat/>
    <w:rsid w:val="00733085"/>
    <w:pPr>
      <w:spacing w:before="200" w:line="276" w:lineRule="auto"/>
      <w:outlineLvl w:val="1"/>
    </w:pPr>
    <w:rPr>
      <w:rFonts w:ascii="Cambria" w:hAnsi="Cambria"/>
      <w:b/>
      <w:bCs/>
      <w:sz w:val="26"/>
      <w:szCs w:val="26"/>
    </w:rPr>
  </w:style>
  <w:style w:type="paragraph" w:styleId="Heading3">
    <w:name w:val="heading 3"/>
    <w:basedOn w:val="Normal"/>
    <w:next w:val="Normal"/>
    <w:link w:val="Heading3Char"/>
    <w:uiPriority w:val="99"/>
    <w:qFormat/>
    <w:rsid w:val="00733085"/>
    <w:pPr>
      <w:spacing w:before="200" w:line="271" w:lineRule="auto"/>
      <w:outlineLvl w:val="2"/>
    </w:pPr>
    <w:rPr>
      <w:rFonts w:ascii="Cambria" w:hAnsi="Cambria"/>
      <w:b/>
      <w:bCs/>
      <w:sz w:val="22"/>
      <w:szCs w:val="22"/>
    </w:rPr>
  </w:style>
  <w:style w:type="paragraph" w:styleId="Heading4">
    <w:name w:val="heading 4"/>
    <w:basedOn w:val="Normal"/>
    <w:next w:val="Normal"/>
    <w:link w:val="Heading4Char"/>
    <w:uiPriority w:val="99"/>
    <w:qFormat/>
    <w:rsid w:val="00733085"/>
    <w:pPr>
      <w:spacing w:before="200" w:line="276" w:lineRule="auto"/>
      <w:outlineLvl w:val="3"/>
    </w:pPr>
    <w:rPr>
      <w:rFonts w:ascii="Cambria" w:hAnsi="Cambria"/>
      <w:b/>
      <w:bCs/>
      <w:i/>
      <w:iCs/>
      <w:sz w:val="22"/>
      <w:szCs w:val="22"/>
    </w:rPr>
  </w:style>
  <w:style w:type="paragraph" w:styleId="Heading5">
    <w:name w:val="heading 5"/>
    <w:basedOn w:val="Normal"/>
    <w:next w:val="Normal"/>
    <w:link w:val="Heading5Char"/>
    <w:uiPriority w:val="99"/>
    <w:qFormat/>
    <w:rsid w:val="00733085"/>
    <w:pPr>
      <w:spacing w:before="200" w:line="276" w:lineRule="auto"/>
      <w:outlineLvl w:val="4"/>
    </w:pPr>
    <w:rPr>
      <w:rFonts w:ascii="Cambria" w:hAnsi="Cambria"/>
      <w:b/>
      <w:bCs/>
      <w:color w:val="7F7F7F"/>
      <w:sz w:val="22"/>
      <w:szCs w:val="22"/>
    </w:rPr>
  </w:style>
  <w:style w:type="paragraph" w:styleId="Heading6">
    <w:name w:val="heading 6"/>
    <w:basedOn w:val="Normal"/>
    <w:next w:val="Normal"/>
    <w:link w:val="Heading6Char"/>
    <w:uiPriority w:val="99"/>
    <w:qFormat/>
    <w:rsid w:val="00733085"/>
    <w:pPr>
      <w:spacing w:line="271" w:lineRule="auto"/>
      <w:outlineLvl w:val="5"/>
    </w:pPr>
    <w:rPr>
      <w:rFonts w:ascii="Cambria" w:hAnsi="Cambria"/>
      <w:b/>
      <w:bCs/>
      <w:i/>
      <w:iCs/>
      <w:color w:val="7F7F7F"/>
      <w:sz w:val="22"/>
      <w:szCs w:val="22"/>
    </w:rPr>
  </w:style>
  <w:style w:type="paragraph" w:styleId="Heading7">
    <w:name w:val="heading 7"/>
    <w:basedOn w:val="Normal"/>
    <w:next w:val="Normal"/>
    <w:link w:val="Heading7Char"/>
    <w:uiPriority w:val="99"/>
    <w:qFormat/>
    <w:rsid w:val="00733085"/>
    <w:pPr>
      <w:spacing w:line="276" w:lineRule="auto"/>
      <w:outlineLvl w:val="6"/>
    </w:pPr>
    <w:rPr>
      <w:rFonts w:ascii="Cambria" w:hAnsi="Cambria"/>
      <w:i/>
      <w:iCs/>
      <w:sz w:val="22"/>
      <w:szCs w:val="22"/>
    </w:rPr>
  </w:style>
  <w:style w:type="paragraph" w:styleId="Heading8">
    <w:name w:val="heading 8"/>
    <w:basedOn w:val="Normal"/>
    <w:next w:val="Normal"/>
    <w:link w:val="Heading8Char"/>
    <w:uiPriority w:val="99"/>
    <w:qFormat/>
    <w:rsid w:val="00733085"/>
    <w:pPr>
      <w:spacing w:line="276" w:lineRule="auto"/>
      <w:outlineLvl w:val="7"/>
    </w:pPr>
    <w:rPr>
      <w:rFonts w:ascii="Cambria" w:hAnsi="Cambria"/>
      <w:sz w:val="20"/>
      <w:szCs w:val="20"/>
    </w:rPr>
  </w:style>
  <w:style w:type="paragraph" w:styleId="Heading9">
    <w:name w:val="heading 9"/>
    <w:basedOn w:val="Normal"/>
    <w:next w:val="Normal"/>
    <w:link w:val="Heading9Char"/>
    <w:uiPriority w:val="99"/>
    <w:qFormat/>
    <w:rsid w:val="00733085"/>
    <w:pPr>
      <w:spacing w:line="276" w:lineRule="auto"/>
      <w:outlineLvl w:val="8"/>
    </w:pPr>
    <w:rPr>
      <w:rFonts w:ascii="Cambria" w:hAnsi="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33085"/>
    <w:rPr>
      <w:rFonts w:ascii="Cambria" w:hAnsi="Cambria" w:cs="Times New Roman"/>
      <w:b/>
      <w:bCs/>
      <w:sz w:val="28"/>
      <w:szCs w:val="28"/>
    </w:rPr>
  </w:style>
  <w:style w:type="character" w:customStyle="1" w:styleId="Heading2Char">
    <w:name w:val="Heading 2 Char"/>
    <w:basedOn w:val="DefaultParagraphFont"/>
    <w:link w:val="Heading2"/>
    <w:uiPriority w:val="99"/>
    <w:semiHidden/>
    <w:locked/>
    <w:rsid w:val="00733085"/>
    <w:rPr>
      <w:rFonts w:ascii="Cambria" w:hAnsi="Cambria" w:cs="Times New Roman"/>
      <w:b/>
      <w:bCs/>
      <w:sz w:val="26"/>
      <w:szCs w:val="26"/>
    </w:rPr>
  </w:style>
  <w:style w:type="character" w:customStyle="1" w:styleId="Heading3Char">
    <w:name w:val="Heading 3 Char"/>
    <w:basedOn w:val="DefaultParagraphFont"/>
    <w:link w:val="Heading3"/>
    <w:uiPriority w:val="99"/>
    <w:locked/>
    <w:rsid w:val="00733085"/>
    <w:rPr>
      <w:rFonts w:ascii="Cambria" w:hAnsi="Cambria" w:cs="Times New Roman"/>
      <w:b/>
      <w:bCs/>
    </w:rPr>
  </w:style>
  <w:style w:type="character" w:customStyle="1" w:styleId="Heading4Char">
    <w:name w:val="Heading 4 Char"/>
    <w:basedOn w:val="DefaultParagraphFont"/>
    <w:link w:val="Heading4"/>
    <w:uiPriority w:val="99"/>
    <w:semiHidden/>
    <w:locked/>
    <w:rsid w:val="00733085"/>
    <w:rPr>
      <w:rFonts w:ascii="Cambria" w:hAnsi="Cambria" w:cs="Times New Roman"/>
      <w:b/>
      <w:bCs/>
      <w:i/>
      <w:iCs/>
    </w:rPr>
  </w:style>
  <w:style w:type="character" w:customStyle="1" w:styleId="Heading5Char">
    <w:name w:val="Heading 5 Char"/>
    <w:basedOn w:val="DefaultParagraphFont"/>
    <w:link w:val="Heading5"/>
    <w:uiPriority w:val="99"/>
    <w:semiHidden/>
    <w:locked/>
    <w:rsid w:val="00733085"/>
    <w:rPr>
      <w:rFonts w:ascii="Cambria" w:hAnsi="Cambria" w:cs="Times New Roman"/>
      <w:b/>
      <w:bCs/>
      <w:color w:val="7F7F7F"/>
    </w:rPr>
  </w:style>
  <w:style w:type="character" w:customStyle="1" w:styleId="Heading6Char">
    <w:name w:val="Heading 6 Char"/>
    <w:basedOn w:val="DefaultParagraphFont"/>
    <w:link w:val="Heading6"/>
    <w:uiPriority w:val="99"/>
    <w:semiHidden/>
    <w:locked/>
    <w:rsid w:val="00733085"/>
    <w:rPr>
      <w:rFonts w:ascii="Cambria" w:hAnsi="Cambria" w:cs="Times New Roman"/>
      <w:b/>
      <w:bCs/>
      <w:i/>
      <w:iCs/>
      <w:color w:val="7F7F7F"/>
    </w:rPr>
  </w:style>
  <w:style w:type="character" w:customStyle="1" w:styleId="Heading7Char">
    <w:name w:val="Heading 7 Char"/>
    <w:basedOn w:val="DefaultParagraphFont"/>
    <w:link w:val="Heading7"/>
    <w:uiPriority w:val="99"/>
    <w:semiHidden/>
    <w:locked/>
    <w:rsid w:val="00733085"/>
    <w:rPr>
      <w:rFonts w:ascii="Cambria" w:hAnsi="Cambria" w:cs="Times New Roman"/>
      <w:i/>
      <w:iCs/>
    </w:rPr>
  </w:style>
  <w:style w:type="character" w:customStyle="1" w:styleId="Heading8Char">
    <w:name w:val="Heading 8 Char"/>
    <w:basedOn w:val="DefaultParagraphFont"/>
    <w:link w:val="Heading8"/>
    <w:uiPriority w:val="99"/>
    <w:semiHidden/>
    <w:locked/>
    <w:rsid w:val="00733085"/>
    <w:rPr>
      <w:rFonts w:ascii="Cambria" w:hAnsi="Cambria" w:cs="Times New Roman"/>
      <w:sz w:val="20"/>
      <w:szCs w:val="20"/>
    </w:rPr>
  </w:style>
  <w:style w:type="character" w:customStyle="1" w:styleId="Heading9Char">
    <w:name w:val="Heading 9 Char"/>
    <w:basedOn w:val="DefaultParagraphFont"/>
    <w:link w:val="Heading9"/>
    <w:uiPriority w:val="99"/>
    <w:semiHidden/>
    <w:locked/>
    <w:rsid w:val="00733085"/>
    <w:rPr>
      <w:rFonts w:ascii="Cambria" w:hAnsi="Cambria" w:cs="Times New Roman"/>
      <w:i/>
      <w:iCs/>
      <w:spacing w:val="5"/>
      <w:sz w:val="20"/>
      <w:szCs w:val="20"/>
    </w:rPr>
  </w:style>
  <w:style w:type="character" w:styleId="PlaceholderText">
    <w:name w:val="Placeholder Text"/>
    <w:basedOn w:val="DefaultParagraphFont"/>
    <w:uiPriority w:val="99"/>
    <w:semiHidden/>
    <w:rsid w:val="00AB20AE"/>
    <w:rPr>
      <w:color w:val="808080"/>
    </w:rPr>
  </w:style>
  <w:style w:type="paragraph" w:styleId="Footer">
    <w:name w:val="footer"/>
    <w:basedOn w:val="Normal"/>
    <w:link w:val="FooterChar"/>
    <w:uiPriority w:val="99"/>
    <w:unhideWhenUsed/>
    <w:locked/>
    <w:rsid w:val="00E630C9"/>
    <w:pPr>
      <w:tabs>
        <w:tab w:val="center" w:pos="4680"/>
        <w:tab w:val="right" w:pos="9360"/>
      </w:tabs>
    </w:pPr>
  </w:style>
  <w:style w:type="character" w:customStyle="1" w:styleId="FooterChar">
    <w:name w:val="Footer Char"/>
    <w:basedOn w:val="DefaultParagraphFont"/>
    <w:link w:val="Footer"/>
    <w:uiPriority w:val="99"/>
    <w:rsid w:val="00E630C9"/>
    <w:rPr>
      <w:rFonts w:ascii="Times New Roman" w:hAnsi="Times New Roman"/>
      <w:sz w:val="24"/>
      <w:szCs w:val="24"/>
    </w:rPr>
  </w:style>
  <w:style w:type="paragraph" w:customStyle="1" w:styleId="1MCBodyText">
    <w:name w:val="1MC Body Text"/>
    <w:link w:val="1MCBodyTextChar"/>
    <w:qFormat/>
    <w:rsid w:val="00C238D0"/>
    <w:rPr>
      <w:szCs w:val="20"/>
    </w:rPr>
  </w:style>
  <w:style w:type="paragraph" w:styleId="Header">
    <w:name w:val="header"/>
    <w:basedOn w:val="Normal"/>
    <w:link w:val="HeaderChar"/>
    <w:uiPriority w:val="99"/>
    <w:unhideWhenUsed/>
    <w:locked/>
    <w:rsid w:val="00E630C9"/>
    <w:pPr>
      <w:tabs>
        <w:tab w:val="center" w:pos="4680"/>
        <w:tab w:val="right" w:pos="9360"/>
      </w:tabs>
    </w:pPr>
  </w:style>
  <w:style w:type="character" w:customStyle="1" w:styleId="HeaderChar">
    <w:name w:val="Header Char"/>
    <w:basedOn w:val="DefaultParagraphFont"/>
    <w:link w:val="Header"/>
    <w:uiPriority w:val="99"/>
    <w:rsid w:val="00E630C9"/>
    <w:rPr>
      <w:rFonts w:ascii="Times New Roman" w:hAnsi="Times New Roman"/>
      <w:sz w:val="24"/>
      <w:szCs w:val="24"/>
    </w:rPr>
  </w:style>
  <w:style w:type="paragraph" w:customStyle="1" w:styleId="1MCPageHeader">
    <w:name w:val="1MC Page Header"/>
    <w:autoRedefine/>
    <w:rsid w:val="004516CC"/>
    <w:pPr>
      <w:spacing w:after="240"/>
      <w:jc w:val="center"/>
      <w:outlineLvl w:val="0"/>
    </w:pPr>
    <w:rPr>
      <w:rFonts w:ascii="Cambria" w:hAnsi="Cambria"/>
      <w:color w:val="003A63"/>
      <w:spacing w:val="40"/>
      <w:sz w:val="32"/>
      <w:szCs w:val="24"/>
    </w:rPr>
  </w:style>
  <w:style w:type="paragraph" w:customStyle="1" w:styleId="1MCSectionHeading">
    <w:name w:val="1MC Section Heading"/>
    <w:next w:val="Normal"/>
    <w:rsid w:val="004516CC"/>
    <w:pPr>
      <w:spacing w:before="240" w:after="60"/>
      <w:outlineLvl w:val="1"/>
    </w:pPr>
    <w:rPr>
      <w:bCs/>
      <w:iCs/>
      <w:color w:val="003A63"/>
      <w:sz w:val="30"/>
      <w:szCs w:val="28"/>
    </w:rPr>
  </w:style>
  <w:style w:type="paragraph" w:customStyle="1" w:styleId="1MCTableHeader">
    <w:name w:val="1MC Table Header"/>
    <w:link w:val="1MCTableHeaderChar"/>
    <w:rsid w:val="000666D4"/>
    <w:pPr>
      <w:jc w:val="center"/>
    </w:pPr>
    <w:rPr>
      <w:bCs/>
      <w:color w:val="FFFFFF" w:themeColor="background1"/>
      <w:szCs w:val="20"/>
    </w:rPr>
  </w:style>
  <w:style w:type="paragraph" w:customStyle="1" w:styleId="1MCCoverPageClientName">
    <w:name w:val="1MC.Cover Page Client Name"/>
    <w:link w:val="1MCCoverPageClientNameChar"/>
    <w:rsid w:val="00ED1140"/>
    <w:rPr>
      <w:rFonts w:asciiTheme="minorHAnsi" w:hAnsiTheme="minorHAnsi"/>
      <w:color w:val="003A63"/>
      <w:sz w:val="70"/>
      <w:szCs w:val="70"/>
    </w:rPr>
  </w:style>
  <w:style w:type="character" w:customStyle="1" w:styleId="1MCCoverPageClientNameChar">
    <w:name w:val="1MC.Cover Page Client Name Char"/>
    <w:basedOn w:val="DefaultParagraphFont"/>
    <w:link w:val="1MCCoverPageClientName"/>
    <w:locked/>
    <w:rsid w:val="00ED1140"/>
    <w:rPr>
      <w:rFonts w:asciiTheme="minorHAnsi" w:hAnsiTheme="minorHAnsi"/>
      <w:color w:val="003A63"/>
      <w:sz w:val="70"/>
      <w:szCs w:val="70"/>
    </w:rPr>
  </w:style>
  <w:style w:type="paragraph" w:customStyle="1" w:styleId="1MCCoverPageHeader">
    <w:name w:val="1MC.Cover Page Header"/>
    <w:link w:val="1MCCoverPageHeaderChar"/>
    <w:rsid w:val="00ED1140"/>
    <w:rPr>
      <w:rFonts w:asciiTheme="minorHAnsi" w:hAnsiTheme="minorHAnsi"/>
      <w:color w:val="003A63"/>
      <w:sz w:val="88"/>
      <w:szCs w:val="88"/>
    </w:rPr>
  </w:style>
  <w:style w:type="character" w:customStyle="1" w:styleId="1MCCoverPageHeaderChar">
    <w:name w:val="1MC.Cover Page Header Char"/>
    <w:basedOn w:val="DefaultParagraphFont"/>
    <w:link w:val="1MCCoverPageHeader"/>
    <w:locked/>
    <w:rsid w:val="00ED1140"/>
    <w:rPr>
      <w:rFonts w:asciiTheme="minorHAnsi" w:hAnsiTheme="minorHAnsi"/>
      <w:color w:val="003A63"/>
      <w:sz w:val="88"/>
      <w:szCs w:val="88"/>
    </w:rPr>
  </w:style>
  <w:style w:type="paragraph" w:customStyle="1" w:styleId="1MCAdobeGaramond">
    <w:name w:val="1.MC.Adobe Garamond"/>
    <w:basedOn w:val="BalloonText"/>
    <w:rsid w:val="007F5A14"/>
    <w:pPr>
      <w:spacing w:after="60"/>
    </w:pPr>
    <w:rPr>
      <w:rFonts w:ascii="Adobe Garamond Pro" w:hAnsi="Adobe Garamond Pro" w:cs="Times New Roman"/>
      <w:bCs/>
      <w:color w:val="17365D"/>
      <w:kern w:val="24"/>
      <w:sz w:val="28"/>
      <w:szCs w:val="26"/>
    </w:rPr>
  </w:style>
  <w:style w:type="paragraph" w:styleId="BalloonText">
    <w:name w:val="Balloon Text"/>
    <w:basedOn w:val="Normal"/>
    <w:link w:val="BalloonTextChar"/>
    <w:uiPriority w:val="99"/>
    <w:semiHidden/>
    <w:unhideWhenUsed/>
    <w:locked/>
    <w:rsid w:val="007F5A1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5A14"/>
    <w:rPr>
      <w:rFonts w:ascii="Segoe UI" w:hAnsi="Segoe UI" w:cs="Segoe UI"/>
      <w:sz w:val="18"/>
      <w:szCs w:val="18"/>
    </w:rPr>
  </w:style>
  <w:style w:type="paragraph" w:customStyle="1" w:styleId="2020BodyText">
    <w:name w:val="2020 Body Text"/>
    <w:basedOn w:val="1MCBodyText"/>
    <w:link w:val="2020BodyTextChar"/>
    <w:qFormat/>
    <w:rsid w:val="00C238D0"/>
  </w:style>
  <w:style w:type="character" w:customStyle="1" w:styleId="2020BodyTextChar">
    <w:name w:val="2020 Body Text Char"/>
    <w:basedOn w:val="DefaultParagraphFont"/>
    <w:link w:val="2020BodyText"/>
    <w:rsid w:val="00C238D0"/>
    <w:rPr>
      <w:szCs w:val="20"/>
    </w:rPr>
  </w:style>
  <w:style w:type="paragraph" w:customStyle="1" w:styleId="2020CoverPageHeader">
    <w:name w:val="2020 Cover Page Header"/>
    <w:basedOn w:val="Normal"/>
    <w:link w:val="2020CoverPageHeaderChar"/>
    <w:qFormat/>
    <w:rsid w:val="009E53C0"/>
    <w:rPr>
      <w:rFonts w:asciiTheme="minorHAnsi" w:hAnsiTheme="minorHAnsi" w:cstheme="minorHAnsi"/>
      <w:b/>
      <w:bCs/>
      <w:color w:val="FFFFFF" w:themeColor="background1"/>
      <w:spacing w:val="20"/>
      <w:sz w:val="72"/>
      <w:szCs w:val="72"/>
    </w:rPr>
  </w:style>
  <w:style w:type="character" w:customStyle="1" w:styleId="2020CoverPageHeaderChar">
    <w:name w:val="2020 Cover Page Header Char"/>
    <w:basedOn w:val="DefaultParagraphFont"/>
    <w:link w:val="2020CoverPageHeader"/>
    <w:rsid w:val="009E53C0"/>
    <w:rPr>
      <w:rFonts w:asciiTheme="minorHAnsi" w:hAnsiTheme="minorHAnsi" w:cstheme="minorHAnsi"/>
      <w:b/>
      <w:bCs/>
      <w:color w:val="FFFFFF" w:themeColor="background1"/>
      <w:spacing w:val="20"/>
      <w:sz w:val="72"/>
      <w:szCs w:val="72"/>
    </w:rPr>
  </w:style>
  <w:style w:type="paragraph" w:customStyle="1" w:styleId="2020CoverPageSub">
    <w:name w:val="2020 Cover Page Sub"/>
    <w:basedOn w:val="Normal"/>
    <w:link w:val="2020CoverPageSubChar"/>
    <w:qFormat/>
    <w:rsid w:val="00144820"/>
    <w:rPr>
      <w:rFonts w:asciiTheme="minorHAnsi" w:hAnsiTheme="minorHAnsi" w:cstheme="minorHAnsi"/>
      <w:b/>
      <w:bCs/>
      <w:color w:val="FFFFFF" w:themeColor="background1"/>
      <w:sz w:val="72"/>
      <w:szCs w:val="72"/>
    </w:rPr>
  </w:style>
  <w:style w:type="character" w:customStyle="1" w:styleId="2020CoverPageSubChar">
    <w:name w:val="2020 Cover Page Sub Char"/>
    <w:basedOn w:val="DefaultParagraphFont"/>
    <w:link w:val="2020CoverPageSub"/>
    <w:rsid w:val="00144820"/>
    <w:rPr>
      <w:rFonts w:asciiTheme="minorHAnsi" w:hAnsiTheme="minorHAnsi" w:cstheme="minorHAnsi"/>
      <w:b/>
      <w:bCs/>
      <w:color w:val="FFFFFF" w:themeColor="background1"/>
      <w:sz w:val="72"/>
      <w:szCs w:val="72"/>
    </w:rPr>
  </w:style>
  <w:style w:type="paragraph" w:customStyle="1" w:styleId="2020PageHeader">
    <w:name w:val="2020 Page Header"/>
    <w:basedOn w:val="1MCPageHeader"/>
    <w:link w:val="2020PageHeaderChar"/>
    <w:qFormat/>
    <w:rsid w:val="00783E2A"/>
    <w:pPr>
      <w:spacing w:after="120"/>
      <w:jc w:val="left"/>
    </w:pPr>
    <w:rPr>
      <w:rFonts w:asciiTheme="minorHAnsi" w:hAnsiTheme="minorHAnsi" w:cstheme="minorHAnsi"/>
      <w:b/>
      <w:bCs/>
      <w:color w:val="31353E"/>
      <w:sz w:val="40"/>
    </w:rPr>
  </w:style>
  <w:style w:type="character" w:customStyle="1" w:styleId="2020PageHeaderChar">
    <w:name w:val="2020 Page Header Char"/>
    <w:basedOn w:val="DefaultParagraphFont"/>
    <w:link w:val="2020PageHeader"/>
    <w:rsid w:val="00783E2A"/>
    <w:rPr>
      <w:rFonts w:asciiTheme="minorHAnsi" w:hAnsiTheme="minorHAnsi" w:cstheme="minorHAnsi"/>
      <w:b/>
      <w:bCs/>
      <w:color w:val="31353E"/>
      <w:spacing w:val="40"/>
      <w:sz w:val="40"/>
      <w:szCs w:val="24"/>
    </w:rPr>
  </w:style>
  <w:style w:type="paragraph" w:customStyle="1" w:styleId="2020SubHeader">
    <w:name w:val="2020 Sub Header"/>
    <w:basedOn w:val="1MCSectionHeading"/>
    <w:next w:val="1MCBodyText"/>
    <w:link w:val="2020SubHeaderChar"/>
    <w:qFormat/>
    <w:rsid w:val="00C238D0"/>
    <w:pPr>
      <w:spacing w:after="80"/>
    </w:pPr>
    <w:rPr>
      <w:b/>
      <w:bCs w:val="0"/>
      <w:color w:val="31353E"/>
    </w:rPr>
  </w:style>
  <w:style w:type="character" w:customStyle="1" w:styleId="2020SubHeaderChar">
    <w:name w:val="2020 Sub Header Char"/>
    <w:basedOn w:val="DefaultParagraphFont"/>
    <w:link w:val="2020SubHeader"/>
    <w:rsid w:val="00C238D0"/>
    <w:rPr>
      <w:b/>
      <w:iCs/>
      <w:color w:val="31353E"/>
      <w:sz w:val="30"/>
      <w:szCs w:val="28"/>
    </w:rPr>
  </w:style>
  <w:style w:type="table" w:customStyle="1" w:styleId="2022Table">
    <w:name w:val="2022 Table"/>
    <w:basedOn w:val="TableNormal"/>
    <w:uiPriority w:val="99"/>
    <w:rsid w:val="007D027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pPr>
        <w:jc w:val="left"/>
      </w:pPr>
      <w:rPr>
        <w:rFonts w:asciiTheme="minorHAnsi" w:hAnsiTheme="minorHAnsi"/>
        <w:b/>
        <w:color w:val="FFFFFF" w:themeColor="background1"/>
        <w:sz w:val="22"/>
      </w:rPr>
      <w:tblPr/>
      <w:trPr>
        <w:tblHeader/>
      </w:trPr>
      <w:tcPr>
        <w:tcBorders>
          <w:top w:val="nil"/>
          <w:left w:val="nil"/>
          <w:bottom w:val="nil"/>
          <w:right w:val="nil"/>
          <w:insideH w:val="single" w:sz="4" w:space="0" w:color="BFBFBF" w:themeColor="background1" w:themeShade="BF"/>
          <w:insideV w:val="single" w:sz="4" w:space="0" w:color="BFBFBF" w:themeColor="background1" w:themeShade="BF"/>
        </w:tcBorders>
        <w:shd w:val="clear" w:color="auto" w:fill="31353E"/>
        <w:vAlign w:val="center"/>
      </w:tcPr>
    </w:tblStylePr>
    <w:tblStylePr w:type="firstCol">
      <w:pPr>
        <w:jc w:val="left"/>
      </w:pPr>
      <w:rPr>
        <w:rFonts w:asciiTheme="minorHAnsi" w:hAnsiTheme="minorHAnsi"/>
      </w:rPr>
      <w:tblPr/>
      <w:tcPr>
        <w:vAlign w:val="center"/>
      </w:tcPr>
    </w:tblStylePr>
    <w:tblStylePr w:type="lastCol">
      <w:pPr>
        <w:jc w:val="right"/>
      </w:pPr>
      <w:rPr>
        <w:rFonts w:asciiTheme="minorHAnsi" w:hAnsiTheme="minorHAnsi"/>
        <w:sz w:val="22"/>
      </w:rPr>
      <w:tblPr/>
      <w:tcPr>
        <w:vAlign w:val="center"/>
      </w:tcPr>
    </w:tblStylePr>
    <w:tblStylePr w:type="band1Vert">
      <w:pPr>
        <w:jc w:val="left"/>
      </w:pPr>
      <w:rPr>
        <w:rFonts w:asciiTheme="minorHAnsi" w:hAnsiTheme="minorHAnsi"/>
        <w:sz w:val="22"/>
      </w:rPr>
      <w:tblPr/>
      <w:tcPr>
        <w:vAlign w:val="center"/>
      </w:tcPr>
    </w:tblStylePr>
    <w:tblStylePr w:type="band2Vert">
      <w:pPr>
        <w:jc w:val="left"/>
      </w:pPr>
      <w:rPr>
        <w:rFonts w:asciiTheme="minorHAnsi" w:hAnsiTheme="minorHAnsi"/>
      </w:rPr>
      <w:tblPr/>
      <w:tcPr>
        <w:vAlign w:val="center"/>
      </w:tcPr>
    </w:tblStylePr>
    <w:tblStylePr w:type="band1Horz">
      <w:pPr>
        <w:jc w:val="left"/>
      </w:pPr>
      <w:rPr>
        <w:rFonts w:asciiTheme="minorHAnsi" w:hAnsiTheme="minorHAnsi"/>
        <w:sz w:val="22"/>
      </w:rPr>
      <w:tblPr/>
      <w:tcPr>
        <w:vAlign w:val="center"/>
      </w:tcPr>
    </w:tblStylePr>
    <w:tblStylePr w:type="band2Horz">
      <w:pPr>
        <w:jc w:val="left"/>
      </w:pPr>
      <w:rPr>
        <w:rFonts w:asciiTheme="minorHAnsi" w:hAnsiTheme="minorHAnsi"/>
      </w:rPr>
      <w:tblPr/>
      <w:tcPr>
        <w:vAlign w:val="center"/>
      </w:tcPr>
    </w:tblStylePr>
  </w:style>
  <w:style w:type="paragraph" w:customStyle="1" w:styleId="1-BodyText">
    <w:name w:val="1-Body Text"/>
    <w:qFormat/>
    <w:rsid w:val="0069638B"/>
    <w:rPr>
      <w:rFonts w:ascii="Verdana" w:hAnsi="Verdana"/>
      <w:iCs/>
      <w:color w:val="0F243E"/>
    </w:rPr>
  </w:style>
  <w:style w:type="paragraph" w:customStyle="1" w:styleId="1-Footer">
    <w:name w:val="1-Footer"/>
    <w:qFormat/>
    <w:rsid w:val="0069638B"/>
    <w:pPr>
      <w:pBdr>
        <w:top w:val="single" w:sz="18" w:space="1" w:color="BFBFBF" w:themeColor="background1" w:themeShade="BF"/>
      </w:pBdr>
      <w:tabs>
        <w:tab w:val="right" w:pos="10620"/>
      </w:tabs>
    </w:pPr>
    <w:rPr>
      <w:rFonts w:ascii="Verdana" w:hAnsi="Verdana"/>
      <w:color w:val="0F243E" w:themeColor="text2" w:themeShade="80"/>
      <w:sz w:val="18"/>
    </w:rPr>
  </w:style>
  <w:style w:type="paragraph" w:customStyle="1" w:styleId="1-PageHeader">
    <w:name w:val="1-Page Header"/>
    <w:next w:val="1-BodyText"/>
    <w:qFormat/>
    <w:rsid w:val="0069638B"/>
    <w:pPr>
      <w:spacing w:before="40" w:after="40"/>
      <w:outlineLvl w:val="0"/>
    </w:pPr>
    <w:rPr>
      <w:rFonts w:ascii="Verdana" w:hAnsi="Verdana"/>
      <w:iCs/>
      <w:color w:val="548DD4" w:themeColor="text2" w:themeTint="99"/>
      <w:sz w:val="44"/>
    </w:rPr>
  </w:style>
  <w:style w:type="paragraph" w:customStyle="1" w:styleId="1-SubHeaders">
    <w:name w:val="1-Sub Headers"/>
    <w:next w:val="1-BodyText"/>
    <w:qFormat/>
    <w:rsid w:val="0069638B"/>
    <w:pPr>
      <w:spacing w:before="40" w:after="40"/>
      <w:outlineLvl w:val="1"/>
    </w:pPr>
    <w:rPr>
      <w:rFonts w:ascii="Verdana" w:hAnsi="Verdana"/>
      <w:b/>
      <w:iCs/>
      <w:color w:val="548DD4" w:themeColor="text2" w:themeTint="99"/>
      <w:sz w:val="28"/>
    </w:rPr>
  </w:style>
  <w:style w:type="paragraph" w:customStyle="1" w:styleId="1-TableContents">
    <w:name w:val="1-Table Contents"/>
    <w:next w:val="1-BodyText"/>
    <w:qFormat/>
    <w:rsid w:val="0069638B"/>
    <w:pPr>
      <w:spacing w:before="60"/>
    </w:pPr>
    <w:rPr>
      <w:rFonts w:ascii="Verdana" w:hAnsi="Verdana"/>
      <w:iCs/>
      <w:color w:val="0F243E" w:themeColor="text2" w:themeShade="80"/>
    </w:rPr>
  </w:style>
  <w:style w:type="paragraph" w:customStyle="1" w:styleId="1-TableHeaders">
    <w:name w:val="1-Table Headers"/>
    <w:qFormat/>
    <w:rsid w:val="00AC0B7D"/>
    <w:pPr>
      <w:spacing w:before="60"/>
    </w:pPr>
    <w:rPr>
      <w:rFonts w:ascii="Verdana" w:hAnsi="Verdana"/>
      <w:b/>
      <w:iCs/>
      <w:color w:val="0F243E" w:themeColor="text2" w:themeShade="80"/>
    </w:rPr>
  </w:style>
  <w:style w:type="table" w:customStyle="1" w:styleId="1-TableBase">
    <w:name w:val="1-Table Base"/>
    <w:basedOn w:val="TableNormal"/>
    <w:uiPriority w:val="99"/>
    <w:qFormat/>
    <w:rsid w:val="00F665A9"/>
    <w:rPr>
      <w:rFonts w:eastAsia="Calibri"/>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F2F2F2" w:themeFill="background1" w:themeFillShade="F2"/>
    </w:tcPr>
    <w:tblStylePr w:type="firstRow">
      <w:tblPr/>
      <w:tcPr>
        <w:shd w:val="clear" w:color="auto" w:fill="C6D9F1"/>
      </w:tcPr>
    </w:tblStylePr>
  </w:style>
  <w:style w:type="paragraph" w:styleId="TOC1">
    <w:name w:val="toc 1"/>
    <w:autoRedefine/>
    <w:uiPriority w:val="39"/>
    <w:unhideWhenUsed/>
    <w:rsid w:val="0033117B"/>
    <w:pPr>
      <w:spacing w:after="100"/>
    </w:pPr>
    <w:rPr>
      <w:rFonts w:asciiTheme="minorHAnsi" w:hAnsiTheme="minorHAnsi"/>
      <w:szCs w:val="24"/>
    </w:rPr>
  </w:style>
  <w:style w:type="table" w:customStyle="1" w:styleId="1MCTable">
    <w:name w:val="1MC Table"/>
    <w:basedOn w:val="TableNormal"/>
    <w:uiPriority w:val="99"/>
    <w:rsid w:val="00203406"/>
    <w:rPr>
      <w:rFonts w:asciiTheme="minorHAnsi" w:hAnsiTheme="minorHAnsi"/>
    </w:rPr>
    <w:tblP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cs="Times New Roman"/>
      </w:rPr>
      <w:tblPr/>
      <w:tcPr>
        <w:shd w:val="clear" w:color="auto" w:fill="003A63"/>
      </w:tcPr>
    </w:tblStylePr>
  </w:style>
  <w:style w:type="character" w:styleId="Hyperlink">
    <w:name w:val="Hyperlink"/>
    <w:basedOn w:val="DefaultParagraphFont"/>
    <w:uiPriority w:val="99"/>
    <w:unhideWhenUsed/>
    <w:locked/>
    <w:rsid w:val="00CE31B9"/>
    <w:rPr>
      <w:color w:val="0000FF" w:themeColor="hyperlink"/>
      <w:u w:val="single"/>
    </w:rPr>
  </w:style>
  <w:style w:type="paragraph" w:customStyle="1" w:styleId="1MCTOCHeader">
    <w:name w:val="1MC TOC Header"/>
    <w:basedOn w:val="1MCPageHeader"/>
    <w:qFormat/>
    <w:rsid w:val="0033117B"/>
  </w:style>
  <w:style w:type="character" w:customStyle="1" w:styleId="1MCSubFooterChar">
    <w:name w:val="1MC.SubFooter. Char"/>
    <w:link w:val="1MCSubFooter"/>
    <w:locked/>
    <w:rsid w:val="00983CF5"/>
    <w:rPr>
      <w:rFonts w:ascii="Calibri Light" w:hAnsi="Calibri Light" w:cs="Calibri Light"/>
      <w:color w:val="000000"/>
      <w:sz w:val="18"/>
    </w:rPr>
  </w:style>
  <w:style w:type="paragraph" w:customStyle="1" w:styleId="1MCSubFooter">
    <w:name w:val="1MC.SubFooter."/>
    <w:basedOn w:val="NoSpacing"/>
    <w:link w:val="1MCSubFooterChar"/>
    <w:qFormat/>
    <w:rsid w:val="00983CF5"/>
    <w:pPr>
      <w:jc w:val="center"/>
    </w:pPr>
    <w:rPr>
      <w:rFonts w:ascii="Calibri Light" w:hAnsi="Calibri Light" w:cs="Calibri Light"/>
      <w:color w:val="000000"/>
      <w:sz w:val="18"/>
      <w:szCs w:val="22"/>
    </w:rPr>
  </w:style>
  <w:style w:type="paragraph" w:styleId="NoSpacing">
    <w:name w:val="No Spacing"/>
    <w:uiPriority w:val="99"/>
    <w:qFormat/>
    <w:rsid w:val="00983CF5"/>
    <w:rPr>
      <w:rFonts w:ascii="Times New Roman" w:hAnsi="Times New Roman"/>
      <w:sz w:val="24"/>
      <w:szCs w:val="24"/>
    </w:rPr>
  </w:style>
  <w:style w:type="table" w:customStyle="1" w:styleId="2020Table">
    <w:name w:val="2020 Table"/>
    <w:basedOn w:val="TableNormal"/>
    <w:uiPriority w:val="99"/>
    <w:rsid w:val="006B1FD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pPr>
        <w:jc w:val="center"/>
      </w:pPr>
      <w:rPr>
        <w:rFonts w:asciiTheme="minorHAnsi" w:hAnsiTheme="minorHAnsi"/>
        <w:color w:val="FFFFFF" w:themeColor="background1"/>
        <w:sz w:val="22"/>
      </w:rPr>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cBorders>
        <w:shd w:val="clear" w:color="auto" w:fill="31353E"/>
        <w:vAlign w:val="center"/>
      </w:tcPr>
    </w:tblStylePr>
    <w:tblStylePr w:type="firstCol">
      <w:pPr>
        <w:jc w:val="left"/>
      </w:pPr>
      <w:rPr>
        <w:rFonts w:asciiTheme="minorHAnsi" w:hAnsiTheme="minorHAnsi"/>
      </w:rPr>
      <w:tblPr/>
      <w:tcPr>
        <w:vAlign w:val="center"/>
      </w:tcPr>
    </w:tblStylePr>
    <w:tblStylePr w:type="lastCol">
      <w:pPr>
        <w:jc w:val="right"/>
      </w:pPr>
      <w:rPr>
        <w:rFonts w:asciiTheme="minorHAnsi" w:hAnsiTheme="minorHAnsi"/>
        <w:sz w:val="22"/>
      </w:rPr>
      <w:tblPr/>
      <w:tcPr>
        <w:vAlign w:val="center"/>
      </w:tcPr>
    </w:tblStylePr>
    <w:tblStylePr w:type="band1Vert">
      <w:pPr>
        <w:jc w:val="right"/>
      </w:pPr>
      <w:rPr>
        <w:rFonts w:asciiTheme="minorHAnsi" w:hAnsiTheme="minorHAnsi"/>
        <w:sz w:val="22"/>
      </w:rPr>
      <w:tblPr/>
      <w:tcPr>
        <w:vAlign w:val="center"/>
      </w:tcPr>
    </w:tblStylePr>
    <w:tblStylePr w:type="band2Vert">
      <w:pPr>
        <w:jc w:val="right"/>
      </w:pPr>
      <w:rPr>
        <w:rFonts w:asciiTheme="minorHAnsi" w:hAnsiTheme="minorHAnsi"/>
      </w:rPr>
      <w:tblPr/>
      <w:tcPr>
        <w:vAlign w:val="center"/>
      </w:tcPr>
    </w:tblStylePr>
    <w:tblStylePr w:type="band1Horz">
      <w:pPr>
        <w:jc w:val="left"/>
      </w:pPr>
      <w:rPr>
        <w:rFonts w:asciiTheme="minorHAnsi" w:hAnsiTheme="minorHAnsi"/>
        <w:sz w:val="22"/>
      </w:rPr>
      <w:tblPr/>
      <w:tcPr>
        <w:vAlign w:val="center"/>
      </w:tcPr>
    </w:tblStylePr>
    <w:tblStylePr w:type="band2Horz">
      <w:pPr>
        <w:jc w:val="left"/>
      </w:pPr>
      <w:rPr>
        <w:rFonts w:asciiTheme="minorHAnsi" w:hAnsiTheme="minorHAnsi"/>
      </w:rPr>
      <w:tblPr/>
      <w:tcPr>
        <w:vAlign w:val="center"/>
      </w:tcPr>
    </w:tblStylePr>
  </w:style>
  <w:style w:type="character" w:customStyle="1" w:styleId="1MCBodyTextChar">
    <w:name w:val="1MC Body Text Char"/>
    <w:basedOn w:val="DefaultParagraphFont"/>
    <w:link w:val="1MCBodyText"/>
    <w:rsid w:val="006B1FDA"/>
    <w:rPr>
      <w:szCs w:val="20"/>
    </w:rPr>
  </w:style>
  <w:style w:type="paragraph" w:customStyle="1" w:styleId="2020TableHeader">
    <w:name w:val="2020 Table Header"/>
    <w:basedOn w:val="1MCTableHeader"/>
    <w:link w:val="2020TableHeaderChar"/>
    <w:qFormat/>
    <w:rsid w:val="001E2A5A"/>
    <w:rPr>
      <w:rFonts w:asciiTheme="minorHAnsi" w:hAnsiTheme="minorHAnsi"/>
      <w:b/>
      <w:bCs w:val="0"/>
    </w:rPr>
  </w:style>
  <w:style w:type="character" w:customStyle="1" w:styleId="2020TableHeaderChar">
    <w:name w:val="2020 Table Header Char"/>
    <w:basedOn w:val="DefaultParagraphFont"/>
    <w:link w:val="2020TableHeader"/>
    <w:rsid w:val="001E2A5A"/>
    <w:rPr>
      <w:rFonts w:asciiTheme="minorHAnsi" w:hAnsiTheme="minorHAnsi"/>
      <w:b/>
      <w:color w:val="FFFFFF" w:themeColor="background1"/>
      <w:szCs w:val="20"/>
    </w:rPr>
  </w:style>
  <w:style w:type="paragraph" w:customStyle="1" w:styleId="1Free-BodyText">
    <w:name w:val="1Free-Body Text"/>
    <w:qFormat/>
    <w:rsid w:val="00FA0142"/>
    <w:rPr>
      <w:rFonts w:ascii="Verdana" w:hAnsi="Verdana"/>
      <w:iCs/>
      <w:color w:val="0F243E"/>
    </w:rPr>
  </w:style>
  <w:style w:type="paragraph" w:customStyle="1" w:styleId="1Free-SubHeaders">
    <w:name w:val="1Free-Sub Headers"/>
    <w:next w:val="1Free-BodyText"/>
    <w:qFormat/>
    <w:rsid w:val="00FA0142"/>
    <w:pPr>
      <w:spacing w:before="40" w:after="40"/>
      <w:outlineLvl w:val="1"/>
    </w:pPr>
    <w:rPr>
      <w:rFonts w:ascii="Verdana" w:hAnsi="Verdana"/>
      <w:b/>
      <w:iCs/>
      <w:color w:val="548DD4" w:themeColor="text2" w:themeTint="99"/>
      <w:sz w:val="28"/>
    </w:rPr>
  </w:style>
  <w:style w:type="character" w:styleId="UnresolvedMention">
    <w:name w:val="Unresolved Mention"/>
    <w:basedOn w:val="DefaultParagraphFont"/>
    <w:uiPriority w:val="99"/>
    <w:semiHidden/>
    <w:unhideWhenUsed/>
    <w:rsid w:val="001D1654"/>
    <w:rPr>
      <w:color w:val="605E5C"/>
      <w:shd w:val="clear" w:color="auto" w:fill="E1DFDD"/>
    </w:rPr>
  </w:style>
  <w:style w:type="character" w:styleId="FollowedHyperlink">
    <w:name w:val="FollowedHyperlink"/>
    <w:basedOn w:val="DefaultParagraphFont"/>
    <w:uiPriority w:val="99"/>
    <w:semiHidden/>
    <w:unhideWhenUsed/>
    <w:rsid w:val="00226504"/>
    <w:rPr>
      <w:color w:val="800080" w:themeColor="followedHyperlink"/>
      <w:u w:val="single"/>
    </w:rPr>
  </w:style>
  <w:style w:type="table" w:styleId="TableGrid">
    <w:name w:val="Table Grid"/>
    <w:basedOn w:val="TableNormal"/>
    <w:rsid w:val="00D70B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D70B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D70B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D70B1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51">
    <w:name w:val="Plain Table 51"/>
    <w:basedOn w:val="TableNormal"/>
    <w:uiPriority w:val="45"/>
    <w:rsid w:val="00D70B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1Light1">
    <w:name w:val="List Table 1 Light1"/>
    <w:basedOn w:val="TableNormal"/>
    <w:uiPriority w:val="46"/>
    <w:rsid w:val="00D70B1B"/>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1MCUserNoteChar">
    <w:name w:val="1MC.User Note. Char"/>
    <w:link w:val="1MCUserNote"/>
    <w:locked/>
    <w:rsid w:val="006948AC"/>
    <w:rPr>
      <w:rFonts w:eastAsia="Times New Roman" w:cs="Arial"/>
      <w:color w:val="FF0000"/>
    </w:rPr>
  </w:style>
  <w:style w:type="paragraph" w:customStyle="1" w:styleId="1MCUserNote">
    <w:name w:val="1MC.User Note."/>
    <w:basedOn w:val="Normal"/>
    <w:link w:val="1MCUserNoteChar"/>
    <w:rsid w:val="006948AC"/>
    <w:pPr>
      <w:widowControl w:val="0"/>
      <w:autoSpaceDE w:val="0"/>
      <w:autoSpaceDN w:val="0"/>
      <w:adjustRightInd w:val="0"/>
    </w:pPr>
    <w:rPr>
      <w:rFonts w:cs="Arial"/>
      <w:color w:val="FF0000"/>
      <w:sz w:val="20"/>
    </w:rPr>
  </w:style>
  <w:style w:type="paragraph" w:customStyle="1" w:styleId="1MCPageHeader0">
    <w:name w:val="1MC.Page Header."/>
    <w:autoRedefine/>
    <w:rsid w:val="006948AC"/>
    <w:pPr>
      <w:spacing w:after="120"/>
      <w:jc w:val="center"/>
    </w:pPr>
    <w:rPr>
      <w:rFonts w:ascii="Cambria" w:hAnsi="Cambria"/>
      <w:caps/>
      <w:color w:val="003A63"/>
      <w:spacing w:val="40"/>
      <w:sz w:val="32"/>
      <w:szCs w:val="32"/>
    </w:rPr>
  </w:style>
  <w:style w:type="paragraph" w:customStyle="1" w:styleId="1MCSubheader">
    <w:name w:val="1MC.Subheader."/>
    <w:next w:val="Normal"/>
    <w:autoRedefine/>
    <w:rsid w:val="006948AC"/>
    <w:pPr>
      <w:spacing w:before="240" w:after="120"/>
    </w:pPr>
    <w:rPr>
      <w:bCs/>
      <w:iCs/>
      <w:color w:val="003A63"/>
      <w:sz w:val="30"/>
      <w:szCs w:val="28"/>
    </w:rPr>
  </w:style>
  <w:style w:type="paragraph" w:customStyle="1" w:styleId="1MCTableHeader0">
    <w:name w:val="1MC.Table Header."/>
    <w:rsid w:val="006948AC"/>
    <w:pPr>
      <w:jc w:val="center"/>
    </w:pPr>
    <w:rPr>
      <w:bCs/>
      <w:color w:val="FFFFFF"/>
    </w:rPr>
  </w:style>
  <w:style w:type="character" w:styleId="Emphasis">
    <w:name w:val="Emphasis"/>
    <w:aliases w:val="Question"/>
    <w:uiPriority w:val="20"/>
    <w:rsid w:val="006948AC"/>
    <w:rPr>
      <w:caps/>
      <w:color w:val="243F60" w:themeColor="accent1" w:themeShade="7F"/>
      <w:spacing w:val="5"/>
    </w:rPr>
  </w:style>
  <w:style w:type="paragraph" w:customStyle="1" w:styleId="FormletterHeader">
    <w:name w:val="Formletter Header"/>
    <w:basedOn w:val="Heading3"/>
    <w:link w:val="FormletterHeaderChar"/>
    <w:autoRedefine/>
    <w:rsid w:val="006948AC"/>
    <w:pPr>
      <w:pBdr>
        <w:bottom w:val="single" w:sz="4" w:space="1" w:color="003A63"/>
      </w:pBdr>
      <w:spacing w:after="240"/>
      <w:jc w:val="center"/>
    </w:pPr>
    <w:rPr>
      <w:color w:val="003A63"/>
      <w:spacing w:val="40"/>
      <w:sz w:val="48"/>
      <w:szCs w:val="48"/>
    </w:rPr>
  </w:style>
  <w:style w:type="character" w:customStyle="1" w:styleId="FormletterHeaderChar">
    <w:name w:val="Formletter Header Char"/>
    <w:link w:val="FormletterHeader"/>
    <w:locked/>
    <w:rsid w:val="006948AC"/>
    <w:rPr>
      <w:rFonts w:ascii="Cambria" w:eastAsia="Times New Roman" w:hAnsi="Cambria"/>
      <w:bCs/>
      <w:color w:val="003A63"/>
      <w:spacing w:val="40"/>
      <w:sz w:val="48"/>
      <w:szCs w:val="48"/>
    </w:rPr>
  </w:style>
  <w:style w:type="paragraph" w:customStyle="1" w:styleId="FormletterHeading">
    <w:name w:val="Formletter Heading"/>
    <w:basedOn w:val="Normal"/>
    <w:next w:val="1MCBodyText"/>
    <w:qFormat/>
    <w:rsid w:val="008D798F"/>
    <w:pPr>
      <w:widowControl w:val="0"/>
      <w:pBdr>
        <w:bottom w:val="single" w:sz="4" w:space="1" w:color="003A63"/>
      </w:pBdr>
      <w:spacing w:after="240"/>
      <w:jc w:val="center"/>
      <w:outlineLvl w:val="2"/>
    </w:pPr>
    <w:rPr>
      <w:rFonts w:ascii="Cambria" w:hAnsi="Cambria" w:cs="Arial"/>
      <w:caps/>
      <w:color w:val="003A63"/>
      <w:spacing w:val="50"/>
      <w:sz w:val="48"/>
      <w:szCs w:val="32"/>
    </w:rPr>
  </w:style>
  <w:style w:type="paragraph" w:customStyle="1" w:styleId="GBNormal">
    <w:name w:val="GB Normal"/>
    <w:link w:val="GBNormalChar"/>
    <w:qFormat/>
    <w:rsid w:val="006948AC"/>
    <w:pPr>
      <w:widowControl w:val="0"/>
    </w:pPr>
    <w:rPr>
      <w:rFonts w:ascii="Arial" w:hAnsi="Arial" w:cs="Arial"/>
    </w:rPr>
  </w:style>
  <w:style w:type="character" w:customStyle="1" w:styleId="GBNormalChar">
    <w:name w:val="GB Normal Char"/>
    <w:link w:val="GBNormal"/>
    <w:locked/>
    <w:rsid w:val="006948AC"/>
    <w:rPr>
      <w:rFonts w:ascii="Arial" w:eastAsia="Times New Roman" w:hAnsi="Arial" w:cs="Arial"/>
    </w:rPr>
  </w:style>
  <w:style w:type="paragraph" w:styleId="Subtitle">
    <w:name w:val="Subtitle"/>
    <w:aliases w:val="Questions"/>
    <w:basedOn w:val="Normal"/>
    <w:next w:val="Normal"/>
    <w:link w:val="SubtitleChar"/>
    <w:uiPriority w:val="11"/>
    <w:qFormat/>
    <w:rsid w:val="006948AC"/>
    <w:pPr>
      <w:spacing w:before="200" w:after="200"/>
    </w:pPr>
    <w:rPr>
      <w:rFonts w:asciiTheme="minorHAnsi" w:eastAsiaTheme="minorEastAsia" w:hAnsiTheme="minorHAnsi" w:cstheme="minorBidi"/>
      <w:caps/>
      <w:color w:val="595959" w:themeColor="text1" w:themeTint="A6"/>
      <w:spacing w:val="10"/>
    </w:rPr>
  </w:style>
  <w:style w:type="character" w:customStyle="1" w:styleId="SubtitleChar">
    <w:name w:val="Subtitle Char"/>
    <w:aliases w:val="Questions Char"/>
    <w:basedOn w:val="DefaultParagraphFont"/>
    <w:link w:val="Subtitle"/>
    <w:uiPriority w:val="11"/>
    <w:rsid w:val="006948AC"/>
    <w:rPr>
      <w:rFonts w:asciiTheme="minorHAnsi" w:eastAsiaTheme="minorEastAsia" w:hAnsiTheme="minorHAnsi" w:cstheme="minorBidi"/>
      <w:caps/>
      <w:color w:val="595959" w:themeColor="text1" w:themeTint="A6"/>
      <w:spacing w:val="10"/>
      <w:sz w:val="24"/>
      <w:szCs w:val="24"/>
    </w:rPr>
  </w:style>
  <w:style w:type="paragraph" w:customStyle="1" w:styleId="UserNote">
    <w:name w:val="User Note"/>
    <w:basedOn w:val="Normal"/>
    <w:link w:val="UserNoteChar"/>
    <w:qFormat/>
    <w:rsid w:val="006948AC"/>
    <w:pPr>
      <w:widowControl w:val="0"/>
      <w:autoSpaceDE w:val="0"/>
      <w:autoSpaceDN w:val="0"/>
      <w:adjustRightInd w:val="0"/>
    </w:pPr>
    <w:rPr>
      <w:rFonts w:asciiTheme="minorHAnsi" w:hAnsiTheme="minorHAnsi" w:cs="Arial"/>
      <w:color w:val="C00000"/>
      <w:sz w:val="20"/>
    </w:rPr>
  </w:style>
  <w:style w:type="character" w:customStyle="1" w:styleId="UserNoteChar">
    <w:name w:val="User Note Char"/>
    <w:basedOn w:val="DefaultParagraphFont"/>
    <w:link w:val="UserNote"/>
    <w:locked/>
    <w:rsid w:val="006948AC"/>
    <w:rPr>
      <w:rFonts w:asciiTheme="minorHAnsi" w:eastAsia="Times New Roman" w:hAnsiTheme="minorHAnsi" w:cs="Arial"/>
      <w:color w:val="C00000"/>
    </w:rPr>
  </w:style>
  <w:style w:type="paragraph" w:customStyle="1" w:styleId="1MCBodyText0">
    <w:name w:val="1MC.Body Text.."/>
    <w:rsid w:val="0096355B"/>
  </w:style>
  <w:style w:type="table" w:customStyle="1" w:styleId="Style1">
    <w:name w:val="Style1"/>
    <w:basedOn w:val="TableNormal"/>
    <w:uiPriority w:val="99"/>
    <w:rsid w:val="00670A92"/>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1">
    <w:name w:val="Heading 1 Char1"/>
    <w:basedOn w:val="DefaultParagraphFont"/>
    <w:uiPriority w:val="99"/>
    <w:locked/>
    <w:rsid w:val="00733085"/>
    <w:rPr>
      <w:rFonts w:ascii="Cambria" w:hAnsi="Cambria" w:cs="Times New Roman"/>
      <w:b/>
      <w:bCs/>
      <w:sz w:val="28"/>
      <w:szCs w:val="28"/>
    </w:rPr>
  </w:style>
  <w:style w:type="character" w:customStyle="1" w:styleId="Heading2Char1">
    <w:name w:val="Heading 2 Char1"/>
    <w:basedOn w:val="DefaultParagraphFont"/>
    <w:uiPriority w:val="99"/>
    <w:semiHidden/>
    <w:locked/>
    <w:rsid w:val="00733085"/>
    <w:rPr>
      <w:rFonts w:ascii="Cambria" w:hAnsi="Cambria" w:cs="Times New Roman"/>
      <w:b/>
      <w:bCs/>
      <w:sz w:val="26"/>
      <w:szCs w:val="26"/>
    </w:rPr>
  </w:style>
  <w:style w:type="character" w:customStyle="1" w:styleId="Heading3Char1">
    <w:name w:val="Heading 3 Char1"/>
    <w:basedOn w:val="DefaultParagraphFont"/>
    <w:uiPriority w:val="99"/>
    <w:locked/>
    <w:rsid w:val="00733085"/>
    <w:rPr>
      <w:rFonts w:ascii="Cambria" w:hAnsi="Cambria" w:cs="Times New Roman"/>
      <w:b/>
      <w:bCs/>
    </w:rPr>
  </w:style>
  <w:style w:type="character" w:customStyle="1" w:styleId="Heading4Char1">
    <w:name w:val="Heading 4 Char1"/>
    <w:basedOn w:val="DefaultParagraphFont"/>
    <w:uiPriority w:val="99"/>
    <w:semiHidden/>
    <w:locked/>
    <w:rsid w:val="00733085"/>
    <w:rPr>
      <w:rFonts w:ascii="Cambria" w:hAnsi="Cambria" w:cs="Times New Roman"/>
      <w:b/>
      <w:bCs/>
      <w:i/>
      <w:iCs/>
    </w:rPr>
  </w:style>
  <w:style w:type="character" w:customStyle="1" w:styleId="Heading5Char1">
    <w:name w:val="Heading 5 Char1"/>
    <w:basedOn w:val="DefaultParagraphFont"/>
    <w:uiPriority w:val="99"/>
    <w:semiHidden/>
    <w:locked/>
    <w:rsid w:val="00733085"/>
    <w:rPr>
      <w:rFonts w:ascii="Cambria" w:hAnsi="Cambria" w:cs="Times New Roman"/>
      <w:b/>
      <w:bCs/>
      <w:color w:val="7F7F7F"/>
    </w:rPr>
  </w:style>
  <w:style w:type="character" w:customStyle="1" w:styleId="Heading6Char1">
    <w:name w:val="Heading 6 Char1"/>
    <w:basedOn w:val="DefaultParagraphFont"/>
    <w:uiPriority w:val="99"/>
    <w:semiHidden/>
    <w:locked/>
    <w:rsid w:val="00733085"/>
    <w:rPr>
      <w:rFonts w:ascii="Cambria" w:hAnsi="Cambria" w:cs="Times New Roman"/>
      <w:b/>
      <w:bCs/>
      <w:i/>
      <w:iCs/>
      <w:color w:val="7F7F7F"/>
    </w:rPr>
  </w:style>
  <w:style w:type="character" w:customStyle="1" w:styleId="Heading7Char1">
    <w:name w:val="Heading 7 Char1"/>
    <w:basedOn w:val="DefaultParagraphFont"/>
    <w:uiPriority w:val="99"/>
    <w:semiHidden/>
    <w:locked/>
    <w:rsid w:val="00733085"/>
    <w:rPr>
      <w:rFonts w:ascii="Cambria" w:hAnsi="Cambria" w:cs="Times New Roman"/>
      <w:i/>
      <w:iCs/>
    </w:rPr>
  </w:style>
  <w:style w:type="character" w:customStyle="1" w:styleId="Heading8Char1">
    <w:name w:val="Heading 8 Char1"/>
    <w:basedOn w:val="DefaultParagraphFont"/>
    <w:uiPriority w:val="99"/>
    <w:semiHidden/>
    <w:locked/>
    <w:rsid w:val="00733085"/>
    <w:rPr>
      <w:rFonts w:ascii="Cambria" w:hAnsi="Cambria" w:cs="Times New Roman"/>
      <w:sz w:val="20"/>
      <w:szCs w:val="20"/>
    </w:rPr>
  </w:style>
  <w:style w:type="character" w:customStyle="1" w:styleId="Heading9Char1">
    <w:name w:val="Heading 9 Char1"/>
    <w:basedOn w:val="DefaultParagraphFont"/>
    <w:uiPriority w:val="99"/>
    <w:semiHidden/>
    <w:locked/>
    <w:rsid w:val="00733085"/>
    <w:rPr>
      <w:rFonts w:ascii="Cambria" w:hAnsi="Cambria" w:cs="Times New Roman"/>
      <w:i/>
      <w:iCs/>
      <w:spacing w:val="5"/>
      <w:sz w:val="20"/>
      <w:szCs w:val="20"/>
    </w:rPr>
  </w:style>
  <w:style w:type="table" w:styleId="TableGridLight">
    <w:name w:val="Grid Table Light"/>
    <w:basedOn w:val="TableNormal"/>
    <w:uiPriority w:val="40"/>
    <w:rsid w:val="0059202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DocumentMap">
    <w:name w:val="Document Map"/>
    <w:basedOn w:val="Normal"/>
    <w:link w:val="DocumentMapChar"/>
    <w:uiPriority w:val="99"/>
    <w:semiHidden/>
    <w:unhideWhenUsed/>
    <w:rsid w:val="00400328"/>
    <w:rPr>
      <w:rFonts w:ascii="Tahoma" w:hAnsi="Tahoma" w:cs="Tahoma"/>
      <w:sz w:val="16"/>
      <w:szCs w:val="16"/>
    </w:rPr>
  </w:style>
  <w:style w:type="character" w:customStyle="1" w:styleId="DocumentMapChar">
    <w:name w:val="Document Map Char"/>
    <w:basedOn w:val="DefaultParagraphFont"/>
    <w:link w:val="DocumentMap"/>
    <w:uiPriority w:val="99"/>
    <w:semiHidden/>
    <w:rsid w:val="00400328"/>
    <w:rPr>
      <w:rFonts w:ascii="Tahoma" w:hAnsi="Tahoma" w:cs="Tahoma"/>
      <w:sz w:val="16"/>
      <w:szCs w:val="16"/>
    </w:rPr>
  </w:style>
  <w:style w:type="paragraph" w:customStyle="1" w:styleId="1MCTOC1">
    <w:name w:val="1MCTOC 1"/>
    <w:qFormat/>
    <w:rsid w:val="004A5665"/>
    <w:rPr>
      <w:rFonts w:asciiTheme="minorHAnsi" w:hAnsiTheme="minorHAnsi" w:cs="Arial"/>
      <w:szCs w:val="20"/>
    </w:rPr>
  </w:style>
  <w:style w:type="paragraph" w:customStyle="1" w:styleId="1MCTOC2">
    <w:name w:val="1MCTOC 2"/>
    <w:qFormat/>
    <w:rsid w:val="004A5665"/>
    <w:rPr>
      <w:szCs w:val="20"/>
    </w:rPr>
  </w:style>
  <w:style w:type="paragraph" w:customStyle="1" w:styleId="1MSPageHeader">
    <w:name w:val="1MS.Page Header"/>
    <w:basedOn w:val="Normal"/>
    <w:qFormat/>
    <w:rsid w:val="004A5665"/>
    <w:pPr>
      <w:widowControl w:val="0"/>
      <w:spacing w:after="120"/>
      <w:jc w:val="center"/>
    </w:pPr>
    <w:rPr>
      <w:rFonts w:ascii="Cambria" w:hAnsi="Cambria" w:cs="Arial"/>
      <w:caps/>
      <w:color w:val="003A63"/>
      <w:spacing w:val="40"/>
      <w:sz w:val="32"/>
      <w:szCs w:val="32"/>
    </w:rPr>
  </w:style>
  <w:style w:type="table" w:styleId="PlainTable1">
    <w:name w:val="Plain Table 1"/>
    <w:basedOn w:val="TableNormal"/>
    <w:uiPriority w:val="41"/>
    <w:rsid w:val="003058C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MCTableHeaderChar">
    <w:name w:val="1MC Table Header Char"/>
    <w:basedOn w:val="DefaultParagraphFont"/>
    <w:link w:val="1MCTableHeader"/>
    <w:rsid w:val="00580768"/>
    <w:rPr>
      <w:b/>
      <w:bCs/>
      <w:color w:val="FFFFFF" w:themeColor="background1"/>
      <w:szCs w:val="20"/>
    </w:rPr>
  </w:style>
  <w:style w:type="table" w:styleId="PlainTable4">
    <w:name w:val="Plain Table 4"/>
    <w:basedOn w:val="TableNormal"/>
    <w:uiPriority w:val="44"/>
    <w:rsid w:val="008158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5347833">
      <w:bodyDiv w:val="1"/>
      <w:marLeft w:val="0"/>
      <w:marRight w:val="0"/>
      <w:marTop w:val="0"/>
      <w:marBottom w:val="0"/>
      <w:divBdr>
        <w:top w:val="none" w:sz="0" w:space="0" w:color="auto"/>
        <w:left w:val="none" w:sz="0" w:space="0" w:color="auto"/>
        <w:bottom w:val="none" w:sz="0" w:space="0" w:color="auto"/>
        <w:right w:val="none" w:sz="0" w:space="0" w:color="auto"/>
      </w:divBdr>
    </w:div>
    <w:div w:id="487670740">
      <w:bodyDiv w:val="1"/>
      <w:marLeft w:val="0"/>
      <w:marRight w:val="0"/>
      <w:marTop w:val="0"/>
      <w:marBottom w:val="0"/>
      <w:divBdr>
        <w:top w:val="none" w:sz="0" w:space="0" w:color="auto"/>
        <w:left w:val="none" w:sz="0" w:space="0" w:color="auto"/>
        <w:bottom w:val="none" w:sz="0" w:space="0" w:color="auto"/>
        <w:right w:val="none" w:sz="0" w:space="0" w:color="auto"/>
      </w:divBdr>
    </w:div>
    <w:div w:id="602998844">
      <w:bodyDiv w:val="1"/>
      <w:marLeft w:val="0"/>
      <w:marRight w:val="0"/>
      <w:marTop w:val="0"/>
      <w:marBottom w:val="0"/>
      <w:divBdr>
        <w:top w:val="none" w:sz="0" w:space="0" w:color="auto"/>
        <w:left w:val="none" w:sz="0" w:space="0" w:color="auto"/>
        <w:bottom w:val="none" w:sz="0" w:space="0" w:color="auto"/>
        <w:right w:val="none" w:sz="0" w:space="0" w:color="auto"/>
      </w:divBdr>
    </w:div>
    <w:div w:id="753475961">
      <w:bodyDiv w:val="1"/>
      <w:marLeft w:val="0"/>
      <w:marRight w:val="0"/>
      <w:marTop w:val="0"/>
      <w:marBottom w:val="0"/>
      <w:divBdr>
        <w:top w:val="none" w:sz="0" w:space="0" w:color="auto"/>
        <w:left w:val="none" w:sz="0" w:space="0" w:color="auto"/>
        <w:bottom w:val="none" w:sz="0" w:space="0" w:color="auto"/>
        <w:right w:val="none" w:sz="0" w:space="0" w:color="auto"/>
      </w:divBdr>
    </w:div>
    <w:div w:id="828834573">
      <w:bodyDiv w:val="1"/>
      <w:marLeft w:val="0"/>
      <w:marRight w:val="0"/>
      <w:marTop w:val="0"/>
      <w:marBottom w:val="0"/>
      <w:divBdr>
        <w:top w:val="none" w:sz="0" w:space="0" w:color="auto"/>
        <w:left w:val="none" w:sz="0" w:space="0" w:color="auto"/>
        <w:bottom w:val="none" w:sz="0" w:space="0" w:color="auto"/>
        <w:right w:val="none" w:sz="0" w:space="0" w:color="auto"/>
      </w:divBdr>
    </w:div>
    <w:div w:id="900941799">
      <w:bodyDiv w:val="1"/>
      <w:marLeft w:val="0"/>
      <w:marRight w:val="0"/>
      <w:marTop w:val="0"/>
      <w:marBottom w:val="0"/>
      <w:divBdr>
        <w:top w:val="none" w:sz="0" w:space="0" w:color="auto"/>
        <w:left w:val="none" w:sz="0" w:space="0" w:color="auto"/>
        <w:bottom w:val="none" w:sz="0" w:space="0" w:color="auto"/>
        <w:right w:val="none" w:sz="0" w:space="0" w:color="auto"/>
      </w:divBdr>
    </w:div>
    <w:div w:id="983656142">
      <w:marLeft w:val="0"/>
      <w:marRight w:val="0"/>
      <w:marTop w:val="0"/>
      <w:marBottom w:val="0"/>
      <w:divBdr>
        <w:top w:val="none" w:sz="0" w:space="0" w:color="auto"/>
        <w:left w:val="none" w:sz="0" w:space="0" w:color="auto"/>
        <w:bottom w:val="none" w:sz="0" w:space="0" w:color="auto"/>
        <w:right w:val="none" w:sz="0" w:space="0" w:color="auto"/>
      </w:divBdr>
    </w:div>
    <w:div w:id="1000082996">
      <w:bodyDiv w:val="1"/>
      <w:marLeft w:val="0"/>
      <w:marRight w:val="0"/>
      <w:marTop w:val="0"/>
      <w:marBottom w:val="0"/>
      <w:divBdr>
        <w:top w:val="none" w:sz="0" w:space="0" w:color="auto"/>
        <w:left w:val="none" w:sz="0" w:space="0" w:color="auto"/>
        <w:bottom w:val="none" w:sz="0" w:space="0" w:color="auto"/>
        <w:right w:val="none" w:sz="0" w:space="0" w:color="auto"/>
      </w:divBdr>
    </w:div>
    <w:div w:id="1076320209">
      <w:bodyDiv w:val="1"/>
      <w:marLeft w:val="0"/>
      <w:marRight w:val="0"/>
      <w:marTop w:val="0"/>
      <w:marBottom w:val="0"/>
      <w:divBdr>
        <w:top w:val="none" w:sz="0" w:space="0" w:color="auto"/>
        <w:left w:val="none" w:sz="0" w:space="0" w:color="auto"/>
        <w:bottom w:val="none" w:sz="0" w:space="0" w:color="auto"/>
        <w:right w:val="none" w:sz="0" w:space="0" w:color="auto"/>
      </w:divBdr>
    </w:div>
    <w:div w:id="1201549739">
      <w:bodyDiv w:val="1"/>
      <w:marLeft w:val="0"/>
      <w:marRight w:val="0"/>
      <w:marTop w:val="0"/>
      <w:marBottom w:val="0"/>
      <w:divBdr>
        <w:top w:val="none" w:sz="0" w:space="0" w:color="auto"/>
        <w:left w:val="none" w:sz="0" w:space="0" w:color="auto"/>
        <w:bottom w:val="none" w:sz="0" w:space="0" w:color="auto"/>
        <w:right w:val="none" w:sz="0" w:space="0" w:color="auto"/>
      </w:divBdr>
    </w:div>
    <w:div w:id="1284772530">
      <w:bodyDiv w:val="1"/>
      <w:marLeft w:val="0"/>
      <w:marRight w:val="0"/>
      <w:marTop w:val="0"/>
      <w:marBottom w:val="0"/>
      <w:divBdr>
        <w:top w:val="none" w:sz="0" w:space="0" w:color="auto"/>
        <w:left w:val="none" w:sz="0" w:space="0" w:color="auto"/>
        <w:bottom w:val="none" w:sz="0" w:space="0" w:color="auto"/>
        <w:right w:val="none" w:sz="0" w:space="0" w:color="auto"/>
      </w:divBdr>
    </w:div>
    <w:div w:id="1353727319">
      <w:bodyDiv w:val="1"/>
      <w:marLeft w:val="0"/>
      <w:marRight w:val="0"/>
      <w:marTop w:val="0"/>
      <w:marBottom w:val="0"/>
      <w:divBdr>
        <w:top w:val="none" w:sz="0" w:space="0" w:color="auto"/>
        <w:left w:val="none" w:sz="0" w:space="0" w:color="auto"/>
        <w:bottom w:val="none" w:sz="0" w:space="0" w:color="auto"/>
        <w:right w:val="none" w:sz="0" w:space="0" w:color="auto"/>
      </w:divBdr>
    </w:div>
    <w:div w:id="1385641869">
      <w:bodyDiv w:val="1"/>
      <w:marLeft w:val="0"/>
      <w:marRight w:val="0"/>
      <w:marTop w:val="0"/>
      <w:marBottom w:val="0"/>
      <w:divBdr>
        <w:top w:val="none" w:sz="0" w:space="0" w:color="auto"/>
        <w:left w:val="none" w:sz="0" w:space="0" w:color="auto"/>
        <w:bottom w:val="none" w:sz="0" w:space="0" w:color="auto"/>
        <w:right w:val="none" w:sz="0" w:space="0" w:color="auto"/>
      </w:divBdr>
    </w:div>
    <w:div w:id="1426533257">
      <w:bodyDiv w:val="1"/>
      <w:marLeft w:val="0"/>
      <w:marRight w:val="0"/>
      <w:marTop w:val="0"/>
      <w:marBottom w:val="0"/>
      <w:divBdr>
        <w:top w:val="none" w:sz="0" w:space="0" w:color="auto"/>
        <w:left w:val="none" w:sz="0" w:space="0" w:color="auto"/>
        <w:bottom w:val="none" w:sz="0" w:space="0" w:color="auto"/>
        <w:right w:val="none" w:sz="0" w:space="0" w:color="auto"/>
      </w:divBdr>
    </w:div>
    <w:div w:id="1776705983">
      <w:bodyDiv w:val="1"/>
      <w:marLeft w:val="0"/>
      <w:marRight w:val="0"/>
      <w:marTop w:val="0"/>
      <w:marBottom w:val="0"/>
      <w:divBdr>
        <w:top w:val="none" w:sz="0" w:space="0" w:color="auto"/>
        <w:left w:val="none" w:sz="0" w:space="0" w:color="auto"/>
        <w:bottom w:val="none" w:sz="0" w:space="0" w:color="auto"/>
        <w:right w:val="none" w:sz="0" w:space="0" w:color="auto"/>
      </w:divBdr>
    </w:div>
    <w:div w:id="1928297327">
      <w:bodyDiv w:val="1"/>
      <w:marLeft w:val="0"/>
      <w:marRight w:val="0"/>
      <w:marTop w:val="0"/>
      <w:marBottom w:val="0"/>
      <w:divBdr>
        <w:top w:val="none" w:sz="0" w:space="0" w:color="auto"/>
        <w:left w:val="none" w:sz="0" w:space="0" w:color="auto"/>
        <w:bottom w:val="none" w:sz="0" w:space="0" w:color="auto"/>
        <w:right w:val="none" w:sz="0" w:space="0" w:color="auto"/>
      </w:divBdr>
    </w:div>
    <w:div w:id="1931694686">
      <w:bodyDiv w:val="1"/>
      <w:marLeft w:val="0"/>
      <w:marRight w:val="0"/>
      <w:marTop w:val="0"/>
      <w:marBottom w:val="0"/>
      <w:divBdr>
        <w:top w:val="none" w:sz="0" w:space="0" w:color="auto"/>
        <w:left w:val="none" w:sz="0" w:space="0" w:color="auto"/>
        <w:bottom w:val="none" w:sz="0" w:space="0" w:color="auto"/>
        <w:right w:val="none" w:sz="0" w:space="0" w:color="auto"/>
      </w:divBdr>
    </w:div>
    <w:div w:id="1955822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image" Target="media/image1.jpeg"/><Relationship Id="rId26" Type="http://schemas.openxmlformats.org/officeDocument/2006/relationships/hyperlink" Target="https://www.mcclone.com/client-resources#osha-logs"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customXml" Target="../customXml/item7.xml"/><Relationship Id="rId12" Type="http://schemas.openxmlformats.org/officeDocument/2006/relationships/numbering" Target="numbering.xml"/><Relationship Id="rId17" Type="http://schemas.openxmlformats.org/officeDocument/2006/relationships/endnotes" Target="endnotes.xml"/><Relationship Id="rId25" Type="http://schemas.openxmlformats.org/officeDocument/2006/relationships/footer" Target="footer3.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notes" Target="footnotes.xml"/><Relationship Id="rId20" Type="http://schemas.openxmlformats.org/officeDocument/2006/relationships/header" Target="header1.xm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header" Target="header3.xm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webSettings" Target="webSettings.xml"/><Relationship Id="rId23" Type="http://schemas.openxmlformats.org/officeDocument/2006/relationships/footer" Target="footer2.xml"/><Relationship Id="rId28" Type="http://schemas.openxmlformats.org/officeDocument/2006/relationships/hyperlink" Target="https://www.mcclone.com/client-resources#client-portal" TargetMode="External"/><Relationship Id="rId10" Type="http://schemas.openxmlformats.org/officeDocument/2006/relationships/customXml" Target="../customXml/item10.xml"/><Relationship Id="rId19" Type="http://schemas.openxmlformats.org/officeDocument/2006/relationships/image" Target="media/image2.jpeg"/><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ettings" Target="settings.xml"/><Relationship Id="rId22" Type="http://schemas.openxmlformats.org/officeDocument/2006/relationships/footer" Target="footer1.xml"/><Relationship Id="rId27" Type="http://schemas.openxmlformats.org/officeDocument/2006/relationships/image" Target="media/image4.png"/><Relationship Id="rId30" Type="http://schemas.openxmlformats.org/officeDocument/2006/relationships/hyperlink" Target="https://www.mcclone.com/client-resources#automate-safety" TargetMode="External"/><Relationship Id="rId8" Type="http://schemas.openxmlformats.org/officeDocument/2006/relationships/customXml" Target="../customXml/item8.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ASI\ASI.TAM\ThinClient\Software\ASI.SMART.Client.Integration.Word.WordU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ources xmlns:b="http://schemas.openxmlformats.org/officeDocument/2006/bibliography" xmlns="http://schemas.openxmlformats.org/officeDocument/2006/bibliography" SelectedStyle="\APASixthEditionOfficeOnline.xsl" StyleName="APA" Version="6"/>
</file>

<file path=customXml/item10.xml><?xml version="1.0" encoding="utf-8"?>
<Sources xmlns:b="http://schemas.openxmlformats.org/officeDocument/2006/bibliography" xmlns="http://schemas.openxmlformats.org/officeDocument/2006/bibliography" SelectedStyle="\APASixthEditionOfficeOnline.xsl" StyleName="APA" Version="6"/>
</file>

<file path=customXml/item11.xml><?xml version="1.0" encoding="utf-8"?>
<Sources xmlns:b="http://schemas.openxmlformats.org/officeDocument/2006/bibliography" xmlns="http://schemas.openxmlformats.org/officeDocument/2006/bibliography" SelectedStyle="\APA.XSL" StyleName="APA"/>
</file>

<file path=customXml/item2.xml><?xml version="1.0" encoding="utf-8"?>
<Sources xmlns:b="http://schemas.openxmlformats.org/officeDocument/2006/bibliography" xmlns="http://schemas.openxmlformats.org/officeDocument/2006/bibliography" SelectedStyle="\APASixthEditionOfficeOnline.xsl" StyleName="APA" Version="6"/>
</file>

<file path=customXml/item3.xml><?xml version="1.0" encoding="utf-8"?>
<Sources xmlns:b="http://schemas.openxmlformats.org/officeDocument/2006/bibliography" xmlns="http://schemas.openxmlformats.org/officeDocument/2006/bibliography" SelectedStyle="\APASixthEditionOfficeOnline.xsl" StyleName="APA" Version="6"/>
</file>

<file path=customXml/item4.xml><?xml version="1.0" encoding="utf-8"?>
<Sources xmlns:b="http://schemas.openxmlformats.org/officeDocument/2006/bibliography" xmlns="http://schemas.openxmlformats.org/officeDocument/2006/bibliography" SelectedStyle="\APASixthEditionOfficeOnline.xsl" StyleName="APA" Version="6"/>
</file>

<file path=customXml/item5.xml><?xml version="1.0" encoding="utf-8"?>
<Sources xmlns:b="http://schemas.openxmlformats.org/officeDocument/2006/bibliography" xmlns="http://schemas.openxmlformats.org/officeDocument/2006/bibliography" SelectedStyle="\APA.XSL" StyleName="APA"/>
</file>

<file path=customXml/item6.xml><?xml version="1.0" encoding="utf-8"?>
<Sources xmlns:b="http://schemas.openxmlformats.org/officeDocument/2006/bibliography" xmlns="http://schemas.openxmlformats.org/officeDocument/2006/bibliography" SelectedStyle="\APA.XSL" StyleName="APA"/>
</file>

<file path=customXml/item7.xml><?xml version="1.0" encoding="utf-8"?>
<Sources xmlns:b="http://schemas.openxmlformats.org/officeDocument/2006/bibliography" xmlns="http://schemas.openxmlformats.org/officeDocument/2006/bibliography" SelectedStyle="\APASixthEditionOfficeOnline.xsl" StyleName="APA" Version="6"/>
</file>

<file path=customXml/item8.xml><?xml version="1.0" encoding="utf-8"?>
<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F30BC1-A456-4C52-86E3-9BF611059815}">
  <ds:schemaRefs>
    <ds:schemaRef ds:uri="http://schemas.openxmlformats.org/officeDocument/2006/bibliography"/>
  </ds:schemaRefs>
</ds:datastoreItem>
</file>

<file path=customXml/itemProps10.xml><?xml version="1.0" encoding="utf-8"?>
<ds:datastoreItem xmlns:ds="http://schemas.openxmlformats.org/officeDocument/2006/customXml" ds:itemID="{29E817A9-3BCC-420F-A61C-EFDE55922149}">
  <ds:schemaRefs>
    <ds:schemaRef ds:uri="http://schemas.openxmlformats.org/officeDocument/2006/bibliography"/>
  </ds:schemaRefs>
</ds:datastoreItem>
</file>

<file path=customXml/itemProps11.xml><?xml version="1.0" encoding="utf-8"?>
<ds:datastoreItem xmlns:ds="http://schemas.openxmlformats.org/officeDocument/2006/customXml" ds:itemID="{9525AC15-9E00-4E0B-B809-D17B2BC886A6}">
  <ds:schemaRefs>
    <ds:schemaRef ds:uri="http://schemas.openxmlformats.org/officeDocument/2006/bibliography"/>
  </ds:schemaRefs>
</ds:datastoreItem>
</file>

<file path=customXml/itemProps2.xml><?xml version="1.0" encoding="utf-8"?>
<ds:datastoreItem xmlns:ds="http://schemas.openxmlformats.org/officeDocument/2006/customXml" ds:itemID="{C051E4C8-AEC2-41F3-8FD6-4477128D4A02}">
  <ds:schemaRefs>
    <ds:schemaRef ds:uri="http://schemas.openxmlformats.org/officeDocument/2006/bibliography"/>
  </ds:schemaRefs>
</ds:datastoreItem>
</file>

<file path=customXml/itemProps3.xml><?xml version="1.0" encoding="utf-8"?>
<ds:datastoreItem xmlns:ds="http://schemas.openxmlformats.org/officeDocument/2006/customXml" ds:itemID="{4768DBBC-CBF5-4660-9C8A-65D943DB4F1B}">
  <ds:schemaRefs>
    <ds:schemaRef ds:uri="http://schemas.openxmlformats.org/officeDocument/2006/bibliography"/>
  </ds:schemaRefs>
</ds:datastoreItem>
</file>

<file path=customXml/itemProps4.xml><?xml version="1.0" encoding="utf-8"?>
<ds:datastoreItem xmlns:ds="http://schemas.openxmlformats.org/officeDocument/2006/customXml" ds:itemID="{D082EC3A-6186-4F9D-AF67-2D58484FEBFC}">
  <ds:schemaRefs>
    <ds:schemaRef ds:uri="http://schemas.openxmlformats.org/officeDocument/2006/bibliography"/>
  </ds:schemaRefs>
</ds:datastoreItem>
</file>

<file path=customXml/itemProps5.xml><?xml version="1.0" encoding="utf-8"?>
<ds:datastoreItem xmlns:ds="http://schemas.openxmlformats.org/officeDocument/2006/customXml" ds:itemID="{75366D0A-3407-4AD0-9DA6-0C043331A869}">
  <ds:schemaRefs>
    <ds:schemaRef ds:uri="http://schemas.openxmlformats.org/officeDocument/2006/bibliography"/>
  </ds:schemaRefs>
</ds:datastoreItem>
</file>

<file path=customXml/itemProps6.xml><?xml version="1.0" encoding="utf-8"?>
<ds:datastoreItem xmlns:ds="http://schemas.openxmlformats.org/officeDocument/2006/customXml" ds:itemID="{B717E274-7C8A-4A7F-BEF3-2C68EC168363}">
  <ds:schemaRefs>
    <ds:schemaRef ds:uri="http://schemas.openxmlformats.org/officeDocument/2006/bibliography"/>
  </ds:schemaRefs>
</ds:datastoreItem>
</file>

<file path=customXml/itemProps7.xml><?xml version="1.0" encoding="utf-8"?>
<ds:datastoreItem xmlns:ds="http://schemas.openxmlformats.org/officeDocument/2006/customXml" ds:itemID="{EF1348CB-CB4A-432E-A8F8-78F1B6E3F525}">
  <ds:schemaRefs>
    <ds:schemaRef ds:uri="http://schemas.openxmlformats.org/officeDocument/2006/bibliography"/>
  </ds:schemaRefs>
</ds:datastoreItem>
</file>

<file path=customXml/itemProps8.xml><?xml version="1.0" encoding="utf-8"?>
<ds:datastoreItem xmlns:ds="http://schemas.openxmlformats.org/officeDocument/2006/customXml" ds:itemID="{75366D0A-3407-4AD0-9DA6-0C043331A869}">
  <ds:schemaRefs>
    <ds:schemaRef ds:uri="http://schemas.openxmlformats.org/officeDocument/2006/bibliography"/>
  </ds:schemaRefs>
</ds:datastoreItem>
</file>

<file path=customXml/itemProps9.xml><?xml version="1.0" encoding="utf-8"?>
<ds:datastoreItem xmlns:ds="http://schemas.openxmlformats.org/officeDocument/2006/customXml" ds:itemID="{26C6849C-0A04-435D-8A84-E4F53A67F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ASI.SMART.Client.Integration.Word.WordUI</Template>
  <TotalTime>0</TotalTime>
  <Pages>22</Pages>
  <Words>3373</Words>
  <Characters>20918</Characters>
  <Application>Microsoft Office Word</Application>
  <DocSecurity>0</DocSecurity>
  <Lines>174</Lines>
  <Paragraphs>48</Paragraphs>
  <ScaleCrop>false</ScaleCrop>
  <HeadingPairs>
    <vt:vector size="2" baseType="variant">
      <vt:variant>
        <vt:lpstr>Title</vt:lpstr>
      </vt:variant>
      <vt:variant>
        <vt:i4>1</vt:i4>
      </vt:variant>
    </vt:vector>
  </HeadingPairs>
  <TitlesOfParts>
    <vt:vector size="1" baseType="lpstr">
      <vt:lpstr>SCHEDULE OF INSURANCE</vt:lpstr>
    </vt:vector>
  </TitlesOfParts>
  <Company>Applied Systems</Company>
  <LinksUpToDate>false</LinksUpToDate>
  <CharactersWithSpaces>24243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SCHEDULE OF INSURANCE</dc:title>
  <dc:subject/>
  <dc:creator>AB Solutions;Inc.</dc:creator>
  <cp:keywords/>
  <dc:description/>
  <cp:lastModifiedBy>Nicole Mani</cp:lastModifiedBy>
  <cp:revision>2</cp:revision>
  <cp:lastPrinted>2011-07-28T23:34:00Z</cp:lastPrinted>
  <dcterms:created xsi:type="dcterms:W3CDTF">2024-02-14T15:36:00Z</dcterms:created>
  <dcterms:modified xsi:type="dcterms:W3CDTF">2024-02-14T15:36:00Z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6651d2db5b0f095ebcce82a4758cf8edf5a42c3106f25e33072613580adc083e</vt:lpwstr>
  </property>
</Properties>
</file>